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86"/>
        <w:gridCol w:w="9180"/>
      </w:tblGrid>
      <w:tr w:rsidR="00752B06" w:rsidTr="00B16178">
        <w:trPr>
          <w:trHeight w:val="1102"/>
        </w:trPr>
        <w:tc>
          <w:tcPr>
            <w:tcW w:w="1586" w:type="dxa"/>
          </w:tcPr>
          <w:p w:rsidR="00752B06" w:rsidRDefault="007964E7">
            <w:pPr>
              <w:pStyle w:val="Balk1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62635" cy="762635"/>
                  <wp:effectExtent l="0" t="0" r="0" b="0"/>
                  <wp:docPr id="1" name="Resim 1" descr="maviturkce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viturkce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80" w:type="dxa"/>
            <w:vAlign w:val="center"/>
          </w:tcPr>
          <w:p w:rsidR="00B16178" w:rsidRPr="00B16178" w:rsidRDefault="00B16178" w:rsidP="00B1617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T.C.</w:t>
            </w:r>
          </w:p>
          <w:p w:rsidR="00752B06" w:rsidRPr="00B16178" w:rsidRDefault="00B16178" w:rsidP="00B16178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ESKİŞEHİR OSMANGAZİ</w:t>
            </w:r>
            <w:r w:rsidR="00022E80" w:rsidRPr="00B16178">
              <w:rPr>
                <w:b/>
                <w:color w:val="000000"/>
                <w:sz w:val="24"/>
                <w:szCs w:val="24"/>
              </w:rPr>
              <w:t xml:space="preserve"> ÜNİVERSİTESİ</w:t>
            </w:r>
          </w:p>
          <w:p w:rsidR="00752B06" w:rsidRPr="00B16178" w:rsidRDefault="00F2061A" w:rsidP="00B16178">
            <w:pPr>
              <w:pStyle w:val="Balk1"/>
              <w:jc w:val="center"/>
              <w:rPr>
                <w:color w:val="000000"/>
                <w:sz w:val="26"/>
                <w:szCs w:val="26"/>
              </w:rPr>
            </w:pPr>
            <w:r w:rsidRPr="00B16178">
              <w:rPr>
                <w:b/>
                <w:color w:val="000000"/>
                <w:sz w:val="26"/>
                <w:szCs w:val="26"/>
              </w:rPr>
              <w:t xml:space="preserve">YENİ DERS </w:t>
            </w:r>
            <w:r w:rsidR="002D031F">
              <w:rPr>
                <w:b/>
                <w:color w:val="000000"/>
                <w:sz w:val="26"/>
                <w:szCs w:val="26"/>
              </w:rPr>
              <w:t>ÖNERİSİ</w:t>
            </w:r>
            <w:r w:rsidRPr="00B16178">
              <w:rPr>
                <w:b/>
                <w:color w:val="000000"/>
                <w:sz w:val="26"/>
                <w:szCs w:val="26"/>
              </w:rPr>
              <w:t xml:space="preserve"> BAŞVURU </w:t>
            </w:r>
            <w:r w:rsidR="00022E80" w:rsidRPr="00B16178">
              <w:rPr>
                <w:b/>
                <w:color w:val="000000"/>
                <w:sz w:val="26"/>
                <w:szCs w:val="26"/>
              </w:rPr>
              <w:t>FORMU</w:t>
            </w:r>
          </w:p>
        </w:tc>
      </w:tr>
    </w:tbl>
    <w:p w:rsidR="00752B06" w:rsidRPr="00280FAB" w:rsidRDefault="00FB4352">
      <w:pPr>
        <w:ind w:right="72"/>
        <w:jc w:val="both"/>
        <w:rPr>
          <w:i/>
          <w:sz w:val="17"/>
          <w:szCs w:val="17"/>
        </w:rPr>
      </w:pPr>
      <w:r w:rsidRPr="00280FAB">
        <w:rPr>
          <w:i/>
          <w:sz w:val="17"/>
          <w:szCs w:val="17"/>
        </w:rPr>
        <w:t>Bu form</w:t>
      </w:r>
      <w:r w:rsidR="00F11020" w:rsidRPr="00280FAB">
        <w:rPr>
          <w:i/>
          <w:sz w:val="17"/>
          <w:szCs w:val="17"/>
        </w:rPr>
        <w:t>,</w:t>
      </w:r>
      <w:r w:rsidRPr="00280FAB">
        <w:rPr>
          <w:i/>
          <w:sz w:val="17"/>
          <w:szCs w:val="17"/>
        </w:rPr>
        <w:t xml:space="preserve"> önlisans, lisans ve</w:t>
      </w:r>
      <w:r w:rsidR="00F11020" w:rsidRPr="00280FAB">
        <w:rPr>
          <w:i/>
          <w:sz w:val="17"/>
          <w:szCs w:val="17"/>
        </w:rPr>
        <w:t>ya</w:t>
      </w:r>
      <w:r w:rsidRPr="00280FAB">
        <w:rPr>
          <w:i/>
          <w:sz w:val="17"/>
          <w:szCs w:val="17"/>
        </w:rPr>
        <w:t xml:space="preserve"> lisansüstü </w:t>
      </w:r>
      <w:r w:rsidR="00F11020" w:rsidRPr="00280FAB">
        <w:rPr>
          <w:i/>
          <w:sz w:val="17"/>
          <w:szCs w:val="17"/>
        </w:rPr>
        <w:t>düzeyinde Türkçe</w:t>
      </w:r>
      <w:r w:rsidR="0077668F" w:rsidRPr="00280FAB">
        <w:rPr>
          <w:i/>
          <w:sz w:val="17"/>
          <w:szCs w:val="17"/>
        </w:rPr>
        <w:t xml:space="preserve"> veya Yabancı Dilde</w:t>
      </w:r>
      <w:r w:rsidR="00F11020" w:rsidRPr="00280FAB">
        <w:rPr>
          <w:i/>
          <w:sz w:val="17"/>
          <w:szCs w:val="17"/>
        </w:rPr>
        <w:t xml:space="preserve"> verilecek</w:t>
      </w:r>
      <w:r w:rsidR="009B0820" w:rsidRPr="00280FAB">
        <w:rPr>
          <w:i/>
          <w:sz w:val="17"/>
          <w:szCs w:val="17"/>
        </w:rPr>
        <w:t>,</w:t>
      </w:r>
      <w:r w:rsidR="0077668F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zorunlu veya seçmeli</w:t>
      </w:r>
      <w:r w:rsidR="00417B0D" w:rsidRPr="00280FAB">
        <w:rPr>
          <w:i/>
          <w:sz w:val="17"/>
          <w:szCs w:val="17"/>
        </w:rPr>
        <w:t xml:space="preserve"> yeni bir </w:t>
      </w:r>
      <w:r w:rsidR="009B0820" w:rsidRPr="00280FAB">
        <w:rPr>
          <w:i/>
          <w:sz w:val="17"/>
          <w:szCs w:val="17"/>
        </w:rPr>
        <w:t>dersin açılması teklif edildiğinde</w:t>
      </w:r>
      <w:r w:rsidR="00F11020" w:rsidRPr="00280FAB">
        <w:rPr>
          <w:i/>
          <w:sz w:val="17"/>
          <w:szCs w:val="17"/>
        </w:rPr>
        <w:t xml:space="preserve"> kullanılacaktır. </w:t>
      </w:r>
      <w:r w:rsidR="00752B06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Formu eksiksiz doldurduktan sonra bir kopyasını lütfen Böl</w:t>
      </w:r>
      <w:r w:rsidR="009B0820" w:rsidRPr="00280FAB">
        <w:rPr>
          <w:i/>
          <w:sz w:val="17"/>
          <w:szCs w:val="17"/>
        </w:rPr>
        <w:t>üm Başkanlığına veriniz. Eksik doldurulmuş</w:t>
      </w:r>
      <w:r w:rsidR="00F11020" w:rsidRPr="00280FAB">
        <w:rPr>
          <w:i/>
          <w:sz w:val="17"/>
          <w:szCs w:val="17"/>
        </w:rPr>
        <w:t xml:space="preserve"> formlar işleme alınmayacak, teklif sahibine iade edilecektir. </w:t>
      </w:r>
    </w:p>
    <w:p w:rsidR="009B0820" w:rsidRDefault="009B0820">
      <w:pPr>
        <w:rPr>
          <w:b/>
          <w:sz w:val="20"/>
        </w:rPr>
      </w:pPr>
    </w:p>
    <w:p w:rsidR="00752B06" w:rsidRPr="00570578" w:rsidRDefault="00022E80">
      <w:pPr>
        <w:rPr>
          <w:b/>
          <w:sz w:val="22"/>
          <w:szCs w:val="22"/>
        </w:rPr>
      </w:pPr>
      <w:r w:rsidRPr="00570578">
        <w:rPr>
          <w:b/>
          <w:sz w:val="22"/>
          <w:szCs w:val="22"/>
        </w:rPr>
        <w:t>B</w:t>
      </w:r>
      <w:r w:rsidR="00C01457">
        <w:rPr>
          <w:b/>
          <w:sz w:val="22"/>
          <w:szCs w:val="22"/>
        </w:rPr>
        <w:t xml:space="preserve">ÖLÜM </w:t>
      </w:r>
      <w:r w:rsidR="003C034C" w:rsidRPr="00570578">
        <w:rPr>
          <w:b/>
          <w:sz w:val="22"/>
          <w:szCs w:val="22"/>
        </w:rPr>
        <w:t xml:space="preserve">I. </w:t>
      </w:r>
      <w:r w:rsidRPr="00570578">
        <w:rPr>
          <w:b/>
          <w:sz w:val="22"/>
          <w:szCs w:val="22"/>
        </w:rPr>
        <w:t>DERS İLE İLGİLİ BİLGİLER</w:t>
      </w:r>
    </w:p>
    <w:p w:rsidR="00273C68" w:rsidRPr="009B0820" w:rsidRDefault="00273C68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8402"/>
      </w:tblGrid>
      <w:tr w:rsidR="00710C65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710C65" w:rsidRPr="00527DF7" w:rsidRDefault="003C034C">
            <w:pPr>
              <w:rPr>
                <w:b/>
                <w:sz w:val="18"/>
                <w:szCs w:val="18"/>
              </w:rPr>
            </w:pPr>
            <w:r w:rsidRPr="00527DF7">
              <w:rPr>
                <w:b/>
                <w:sz w:val="18"/>
                <w:szCs w:val="18"/>
              </w:rPr>
              <w:t>FAKÜLTE/</w:t>
            </w:r>
            <w:r w:rsidR="00570578">
              <w:rPr>
                <w:b/>
                <w:sz w:val="18"/>
                <w:szCs w:val="18"/>
              </w:rPr>
              <w:t xml:space="preserve"> </w:t>
            </w:r>
            <w:r w:rsidRPr="00527DF7">
              <w:rPr>
                <w:b/>
                <w:sz w:val="18"/>
                <w:szCs w:val="18"/>
              </w:rPr>
              <w:t>ENSTİTÜ</w:t>
            </w:r>
            <w:r w:rsidR="00570578">
              <w:rPr>
                <w:b/>
                <w:sz w:val="18"/>
                <w:szCs w:val="18"/>
              </w:rPr>
              <w:t xml:space="preserve"> veya </w:t>
            </w:r>
            <w:r w:rsidR="00007D7D">
              <w:rPr>
                <w:b/>
                <w:sz w:val="18"/>
                <w:szCs w:val="18"/>
              </w:rPr>
              <w:t>YÜKSEK</w:t>
            </w:r>
            <w:r w:rsidR="009B0820" w:rsidRPr="00527DF7">
              <w:rPr>
                <w:b/>
                <w:sz w:val="18"/>
                <w:szCs w:val="18"/>
              </w:rPr>
              <w:t>OKUL</w:t>
            </w:r>
          </w:p>
        </w:tc>
        <w:tc>
          <w:tcPr>
            <w:tcW w:w="8213" w:type="dxa"/>
            <w:vAlign w:val="center"/>
          </w:tcPr>
          <w:p w:rsidR="00710C65" w:rsidRDefault="00962923">
            <w:r>
              <w:t>Mahmudiye Atçılık Meslek Yüksekokulu</w:t>
            </w:r>
          </w:p>
        </w:tc>
      </w:tr>
      <w:tr w:rsidR="004F71E9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4F71E9" w:rsidRPr="00527DF7" w:rsidRDefault="00007D7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BÖLÜM</w:t>
            </w:r>
            <w:r w:rsidR="00570578">
              <w:rPr>
                <w:b/>
                <w:sz w:val="18"/>
                <w:szCs w:val="18"/>
              </w:rPr>
              <w:t xml:space="preserve"> (veya ABD)</w:t>
            </w:r>
          </w:p>
        </w:tc>
        <w:tc>
          <w:tcPr>
            <w:tcW w:w="8213" w:type="dxa"/>
            <w:vAlign w:val="center"/>
          </w:tcPr>
          <w:p w:rsidR="004F71E9" w:rsidRDefault="004F71E9">
            <w:r>
              <w:t xml:space="preserve"> </w:t>
            </w:r>
            <w:r w:rsidR="00962923">
              <w:t>Bitkisel ve Hayvansal Üretim Bölümü / Atçılık ve Antrenörlük Programı</w:t>
            </w:r>
          </w:p>
        </w:tc>
      </w:tr>
    </w:tbl>
    <w:p w:rsidR="00752B06" w:rsidRDefault="00752B06"/>
    <w:tbl>
      <w:tblPr>
        <w:tblW w:w="105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56"/>
        <w:gridCol w:w="1128"/>
        <w:gridCol w:w="1128"/>
        <w:gridCol w:w="987"/>
        <w:gridCol w:w="1834"/>
        <w:gridCol w:w="1629"/>
      </w:tblGrid>
      <w:tr w:rsidR="00E415A5" w:rsidRPr="000770A6" w:rsidTr="00454651">
        <w:trPr>
          <w:trHeight w:val="317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Yarıyıl</w:t>
            </w:r>
          </w:p>
        </w:tc>
        <w:tc>
          <w:tcPr>
            <w:tcW w:w="36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HAFTALIK DERS SAATİ</w:t>
            </w:r>
          </w:p>
        </w:tc>
        <w:tc>
          <w:tcPr>
            <w:tcW w:w="55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DERSİN</w:t>
            </w:r>
          </w:p>
        </w:tc>
      </w:tr>
      <w:tr w:rsidR="00A80DFE" w:rsidRPr="000770A6" w:rsidTr="00454651">
        <w:trPr>
          <w:trHeight w:val="31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Teorik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Uygulama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Laboratuar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Kredisi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AKTS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Zorunlu/Seçmeli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Dili</w:t>
            </w:r>
          </w:p>
        </w:tc>
      </w:tr>
      <w:tr w:rsidR="00A80DFE" w:rsidRPr="000770A6" w:rsidTr="00454651">
        <w:trPr>
          <w:trHeight w:val="302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15A5" w:rsidRPr="000770A6" w:rsidRDefault="00D70D1E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34203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437AB1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437AB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342035" w:rsidP="00385EEB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385EEB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:rsidR="00E415A5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Zorunlu</w:t>
            </w:r>
            <w:r w:rsidR="009500D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</w:t>
            </w:r>
          </w:p>
          <w:p w:rsidR="00A80DFE" w:rsidRPr="000770A6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Seçmeli</w:t>
            </w:r>
            <w:r w:rsidR="00385EE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X</w:t>
            </w:r>
          </w:p>
        </w:tc>
        <w:tc>
          <w:tcPr>
            <w:tcW w:w="1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15A5" w:rsidRPr="000770A6" w:rsidRDefault="009500D9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Türkçe</w:t>
            </w:r>
          </w:p>
        </w:tc>
      </w:tr>
      <w:tr w:rsidR="00A80DFE" w:rsidRPr="000770A6" w:rsidTr="00454651">
        <w:trPr>
          <w:trHeight w:val="20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415A5" w:rsidRPr="000770A6" w:rsidRDefault="00E415A5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80DFE" w:rsidRPr="000770A6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Bütünleme Var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Tek Ders Sınavı</w: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Var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:rsidR="00E415A5" w:rsidRPr="000770A6" w:rsidRDefault="00E415A5" w:rsidP="00FF04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Ders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ten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Ç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ekil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me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Var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Çizelgesiz Kayıt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Parçalı Not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Dersin Türü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Cs w:val="16"/>
              </w:rPr>
              <w:t>Kayıt kredisine sayılacak mı?</w:t>
            </w:r>
          </w:p>
        </w:tc>
      </w:tr>
      <w:tr w:rsidR="00A80DFE" w:rsidRPr="000770A6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X</w:t>
            </w:r>
          </w:p>
          <w:p w:rsidR="00A80DFE" w:rsidRPr="000770A6" w:rsidRDefault="00A80DFE" w:rsidP="00385EE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Hayır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</w:p>
          <w:p w:rsidR="00A80DFE" w:rsidRPr="000770A6" w:rsidRDefault="00091EE2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46990</wp:posOffset>
                      </wp:positionV>
                      <wp:extent cx="87630" cy="85725"/>
                      <wp:effectExtent l="6350" t="8890" r="10795" b="10160"/>
                      <wp:wrapNone/>
                      <wp:docPr id="17" name="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4D441F" id="Rectangle 202" o:spid="_x0000_s1026" style="position:absolute;margin-left:29.75pt;margin-top:3.7pt;width:6.9pt;height: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. 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X</w:t>
            </w:r>
          </w:p>
          <w:p w:rsidR="00A80DFE" w:rsidRPr="000770A6" w:rsidRDefault="00A80DFE" w:rsidP="00385EE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X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 X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Normal Ders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X</w:t>
            </w:r>
          </w:p>
          <w:p w:rsidR="00A80DFE" w:rsidRDefault="00091EE2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38100</wp:posOffset>
                      </wp:positionV>
                      <wp:extent cx="87630" cy="85725"/>
                      <wp:effectExtent l="6985" t="9525" r="10160" b="9525"/>
                      <wp:wrapNone/>
                      <wp:docPr id="11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AE04C5" id="Rectangle 211" o:spid="_x0000_s1026" style="position:absolute;margin-left:56.05pt;margin-top:3pt;width:6.9pt;height: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Staj Dersi</w:t>
            </w:r>
          </w:p>
          <w:p w:rsidR="00A80DFE" w:rsidRPr="000770A6" w:rsidRDefault="00091EE2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43815</wp:posOffset>
                      </wp:positionV>
                      <wp:extent cx="87630" cy="85725"/>
                      <wp:effectExtent l="11430" t="5715" r="5715" b="13335"/>
                      <wp:wrapNone/>
                      <wp:docPr id="10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E8B748" id="Rectangle 212" o:spid="_x0000_s1026" style="position:absolute;margin-left:55.65pt;margin-top:3.45pt;width:6.9pt;height: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Bitirme Tezi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5EEB" w:rsidRDefault="00A80DFE" w:rsidP="00385EE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Evet  X</w:t>
            </w:r>
          </w:p>
          <w:p w:rsidR="00A80DFE" w:rsidRPr="000770A6" w:rsidRDefault="00A80DFE" w:rsidP="00385EE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Hayır</w:t>
            </w:r>
          </w:p>
        </w:tc>
      </w:tr>
    </w:tbl>
    <w:p w:rsidR="00130F7E" w:rsidRPr="00A80DFE" w:rsidRDefault="00E83F33">
      <w:pPr>
        <w:rPr>
          <w:sz w:val="6"/>
        </w:rPr>
      </w:pPr>
      <w:r w:rsidRPr="00A80DFE">
        <w:rPr>
          <w:sz w:val="6"/>
        </w:rP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55"/>
        <w:gridCol w:w="10221"/>
        <w:gridCol w:w="256"/>
      </w:tblGrid>
      <w:tr w:rsidR="00752B06" w:rsidTr="00B5167A">
        <w:trPr>
          <w:trHeight w:val="301"/>
        </w:trPr>
        <w:tc>
          <w:tcPr>
            <w:tcW w:w="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Pr="00F11020" w:rsidRDefault="00752B06">
            <w:pPr>
              <w:rPr>
                <w:lang w:val="fr-FR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52B06" w:rsidRDefault="00BC64F5" w:rsidP="00BC64F5">
            <w:r>
              <w:rPr>
                <w:b/>
                <w:sz w:val="18"/>
                <w:szCs w:val="18"/>
              </w:rPr>
              <w:t xml:space="preserve">Dersin Adı: </w:t>
            </w:r>
            <w:r w:rsidRPr="00BC64F5">
              <w:rPr>
                <w:i/>
                <w:sz w:val="14"/>
              </w:rPr>
              <w:t>Ders hangi dilde açılacaksa o dilde yazılmalı</w:t>
            </w:r>
            <w:r>
              <w:t>. E</w:t>
            </w:r>
            <w:r>
              <w:rPr>
                <w:i/>
                <w:sz w:val="14"/>
              </w:rPr>
              <w:t>n çok 80 karakter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853206" w:rsidTr="0034358B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53206" w:rsidRDefault="008532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3206" w:rsidRPr="00736985" w:rsidRDefault="00853206" w:rsidP="003A0B1F">
            <w:pPr>
              <w:rPr>
                <w:rFonts w:ascii="Times New Roman" w:hAnsi="Times New Roman"/>
                <w:sz w:val="20"/>
              </w:rPr>
            </w:pPr>
            <w:r w:rsidRPr="00B3243D">
              <w:rPr>
                <w:rFonts w:ascii="Times New Roman" w:hAnsi="Times New Roman"/>
                <w:b/>
              </w:rPr>
              <w:t>ATÇILIK MEVZUATI ve DEONTOLOJİSİ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3206" w:rsidRDefault="00853206"/>
        </w:tc>
      </w:tr>
      <w:tr w:rsidR="00853206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53206" w:rsidRDefault="00853206"/>
        </w:tc>
        <w:tc>
          <w:tcPr>
            <w:tcW w:w="10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53206" w:rsidRDefault="00853206">
            <w:r w:rsidRPr="00504AB0">
              <w:rPr>
                <w:b/>
                <w:sz w:val="18"/>
                <w:szCs w:val="18"/>
              </w:rPr>
              <w:t>Türkçe Ad</w:t>
            </w:r>
            <w:r>
              <w:t xml:space="preserve">  </w:t>
            </w:r>
            <w:r>
              <w:rPr>
                <w:i/>
                <w:sz w:val="14"/>
              </w:rPr>
              <w:t>en çok 80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3206" w:rsidRDefault="00853206"/>
        </w:tc>
      </w:tr>
      <w:tr w:rsidR="00853206" w:rsidTr="00222BE2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53206" w:rsidRDefault="008532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3206" w:rsidRPr="00736985" w:rsidRDefault="00853206" w:rsidP="003A0B1F">
            <w:pPr>
              <w:rPr>
                <w:rFonts w:ascii="Times New Roman" w:hAnsi="Times New Roman"/>
                <w:sz w:val="20"/>
              </w:rPr>
            </w:pPr>
            <w:r w:rsidRPr="00B3243D">
              <w:rPr>
                <w:rFonts w:ascii="Times New Roman" w:hAnsi="Times New Roman"/>
                <w:b/>
              </w:rPr>
              <w:t>ATÇILIK MEVZUATI ve DEONTOLOJİSİ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3206" w:rsidRDefault="00853206"/>
        </w:tc>
      </w:tr>
      <w:tr w:rsidR="00853206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53206" w:rsidRDefault="008532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53206" w:rsidRDefault="00853206">
            <w:r w:rsidRPr="00504AB0">
              <w:rPr>
                <w:b/>
                <w:sz w:val="18"/>
                <w:szCs w:val="18"/>
              </w:rPr>
              <w:t>Kısaltılmış Türkçe Ad</w:t>
            </w:r>
            <w:r>
              <w:t xml:space="preserve">  </w:t>
            </w:r>
            <w:r>
              <w:rPr>
                <w:i/>
                <w:sz w:val="14"/>
              </w:rPr>
              <w:t>en çok 20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3206" w:rsidRDefault="00853206"/>
        </w:tc>
      </w:tr>
      <w:tr w:rsidR="00853206" w:rsidTr="00D1581B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53206" w:rsidRDefault="008532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3206" w:rsidRPr="00736985" w:rsidRDefault="00853206" w:rsidP="003A0B1F">
            <w:pPr>
              <w:rPr>
                <w:rFonts w:ascii="Times New Roman" w:hAnsi="Times New Roman"/>
                <w:sz w:val="20"/>
              </w:rPr>
            </w:pPr>
            <w:r w:rsidRPr="00B3243D">
              <w:rPr>
                <w:rFonts w:ascii="Times New Roman" w:hAnsi="Times New Roman"/>
                <w:b/>
              </w:rPr>
              <w:t>ATÇILIK MEVZUATI ve DEONTOLOJİSİ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3206" w:rsidRDefault="00853206"/>
        </w:tc>
      </w:tr>
      <w:tr w:rsidR="00853206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53206" w:rsidRDefault="008532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53206" w:rsidRDefault="00853206">
            <w:r w:rsidRPr="00504AB0">
              <w:rPr>
                <w:b/>
                <w:sz w:val="18"/>
                <w:szCs w:val="18"/>
              </w:rPr>
              <w:t>Dersin İngilizce</w:t>
            </w:r>
            <w:r>
              <w:t xml:space="preserve"> Adı  </w:t>
            </w:r>
            <w:r>
              <w:rPr>
                <w:i/>
                <w:sz w:val="14"/>
              </w:rPr>
              <w:t>maximum 80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3206" w:rsidRDefault="00853206"/>
        </w:tc>
      </w:tr>
      <w:tr w:rsidR="00853206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53206" w:rsidRDefault="008532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3206" w:rsidRDefault="00853206" w:rsidP="00385EEB">
            <w:r w:rsidRPr="00853206">
              <w:t>EQUINE BREEDING LEGISLATION AND DEONTOLOGY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3206" w:rsidRDefault="00853206"/>
        </w:tc>
      </w:tr>
      <w:tr w:rsidR="00853206" w:rsidTr="00B5167A">
        <w:trPr>
          <w:trHeight w:val="278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53206" w:rsidRDefault="008532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53206" w:rsidRDefault="00853206">
            <w:r w:rsidRPr="00504AB0">
              <w:rPr>
                <w:b/>
                <w:sz w:val="18"/>
                <w:szCs w:val="18"/>
              </w:rPr>
              <w:t>Dersin Kısaltılmış İngilizce Adı</w:t>
            </w:r>
            <w:r>
              <w:t xml:space="preserve"> </w:t>
            </w:r>
            <w:r>
              <w:rPr>
                <w:i/>
                <w:sz w:val="14"/>
              </w:rPr>
              <w:t>maximum 20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3206" w:rsidRDefault="00853206"/>
        </w:tc>
      </w:tr>
      <w:tr w:rsidR="00853206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53206" w:rsidRDefault="008532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3206" w:rsidRDefault="00853206">
            <w:r w:rsidRPr="00853206">
              <w:t>EQUINE BREEDING LEGISLATION AND DEONTOLOGY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3206" w:rsidRDefault="00853206"/>
        </w:tc>
      </w:tr>
      <w:tr w:rsidR="00853206" w:rsidTr="00B5167A">
        <w:trPr>
          <w:trHeight w:val="125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53206" w:rsidRDefault="00853206"/>
        </w:tc>
        <w:tc>
          <w:tcPr>
            <w:tcW w:w="10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53206" w:rsidRDefault="00853206"/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3206" w:rsidRDefault="00853206"/>
        </w:tc>
      </w:tr>
    </w:tbl>
    <w:p w:rsidR="00752B06" w:rsidRDefault="00752B06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5"/>
        <w:gridCol w:w="8227"/>
      </w:tblGrid>
      <w:tr w:rsidR="00EB72EF" w:rsidTr="009B0D5A">
        <w:trPr>
          <w:cantSplit/>
          <w:trHeight w:val="534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14D51" w:rsidRDefault="009B0D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 Ş</w:t>
            </w:r>
            <w:r w:rsidR="00EB72EF" w:rsidRPr="00504AB0">
              <w:rPr>
                <w:b/>
                <w:sz w:val="18"/>
                <w:szCs w:val="18"/>
              </w:rPr>
              <w:t>art</w:t>
            </w:r>
            <w:r>
              <w:rPr>
                <w:b/>
                <w:sz w:val="18"/>
                <w:szCs w:val="18"/>
              </w:rPr>
              <w:t xml:space="preserve"> Ders</w:t>
            </w:r>
            <w:r w:rsidR="00914D51">
              <w:rPr>
                <w:b/>
                <w:sz w:val="18"/>
                <w:szCs w:val="18"/>
              </w:rPr>
              <w:t>i</w:t>
            </w:r>
            <w:r w:rsidR="00EB72EF" w:rsidRPr="00504AB0">
              <w:rPr>
                <w:b/>
                <w:sz w:val="18"/>
                <w:szCs w:val="18"/>
              </w:rPr>
              <w:t xml:space="preserve"> (varsa)</w:t>
            </w:r>
          </w:p>
          <w:p w:rsidR="00EB72EF" w:rsidRPr="00914D51" w:rsidRDefault="00EB72EF">
            <w:pPr>
              <w:rPr>
                <w:i/>
                <w:szCs w:val="16"/>
              </w:rPr>
            </w:pPr>
            <w:r w:rsidRPr="00914D51">
              <w:rPr>
                <w:i/>
                <w:szCs w:val="16"/>
              </w:rPr>
              <w:t>Ders kod</w:t>
            </w:r>
            <w:r w:rsidR="009B0D5A" w:rsidRPr="00914D51">
              <w:rPr>
                <w:i/>
                <w:szCs w:val="16"/>
              </w:rPr>
              <w:t>u</w:t>
            </w:r>
            <w:r w:rsidRPr="00914D51">
              <w:rPr>
                <w:i/>
                <w:szCs w:val="16"/>
              </w:rPr>
              <w:t>yla belirtiniz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2EF" w:rsidRPr="00CA17AA" w:rsidRDefault="00EB72EF" w:rsidP="00CA17AA"/>
        </w:tc>
      </w:tr>
      <w:tr w:rsidR="00EB72EF" w:rsidTr="009B0D5A">
        <w:trPr>
          <w:cantSplit/>
          <w:trHeight w:val="533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B72EF" w:rsidRPr="00504AB0" w:rsidRDefault="00EB72EF">
            <w:pPr>
              <w:rPr>
                <w:b/>
                <w:sz w:val="18"/>
                <w:szCs w:val="18"/>
              </w:rPr>
            </w:pPr>
            <w:r w:rsidRPr="00504AB0">
              <w:rPr>
                <w:b/>
                <w:sz w:val="18"/>
                <w:szCs w:val="18"/>
              </w:rPr>
              <w:t>Önerilen ön şartlar</w:t>
            </w:r>
          </w:p>
          <w:p w:rsidR="00EB72EF" w:rsidRDefault="00EB72EF">
            <w:r>
              <w:t>(varsa)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2EF" w:rsidRDefault="00EB72EF"/>
        </w:tc>
      </w:tr>
    </w:tbl>
    <w:p w:rsidR="00752B06" w:rsidRPr="00A80DFE" w:rsidRDefault="00752B06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"/>
        <w:gridCol w:w="367"/>
        <w:gridCol w:w="1834"/>
        <w:gridCol w:w="367"/>
        <w:gridCol w:w="2385"/>
        <w:gridCol w:w="367"/>
        <w:gridCol w:w="2110"/>
        <w:gridCol w:w="367"/>
        <w:gridCol w:w="2661"/>
      </w:tblGrid>
      <w:tr w:rsidR="00752B06" w:rsidTr="009B0D5A">
        <w:trPr>
          <w:cantSplit/>
          <w:trHeight w:val="340"/>
        </w:trPr>
        <w:tc>
          <w:tcPr>
            <w:tcW w:w="10531" w:type="dxa"/>
            <w:gridSpan w:val="9"/>
            <w:tcBorders>
              <w:bottom w:val="nil"/>
            </w:tcBorders>
            <w:shd w:val="clear" w:color="auto" w:fill="E6E6E6"/>
            <w:vAlign w:val="center"/>
          </w:tcPr>
          <w:p w:rsidR="00752B06" w:rsidRDefault="00275035">
            <w:pPr>
              <w:jc w:val="center"/>
            </w:pPr>
            <w:r w:rsidRPr="0016044C">
              <w:rPr>
                <w:b/>
              </w:rPr>
              <w:t>Dersin Cinsi</w:t>
            </w:r>
            <w:r w:rsidR="00752B06" w:rsidRPr="0016044C">
              <w:rPr>
                <w:b/>
              </w:rPr>
              <w:t xml:space="preserve"> </w:t>
            </w:r>
            <w:r w:rsidR="00CA17AA">
              <w:rPr>
                <w:b/>
              </w:rPr>
              <w:t xml:space="preserve"> </w:t>
            </w:r>
            <w:r w:rsidR="00CA17AA">
              <w:rPr>
                <w:i/>
                <w:sz w:val="14"/>
              </w:rPr>
              <w:t>(U</w:t>
            </w:r>
            <w:r>
              <w:rPr>
                <w:i/>
                <w:sz w:val="14"/>
              </w:rPr>
              <w:t>ygun olanların tümünü  işaretleyiniz</w:t>
            </w:r>
            <w:r w:rsidR="00CA17AA">
              <w:rPr>
                <w:i/>
                <w:sz w:val="14"/>
              </w:rPr>
              <w:t>)</w:t>
            </w:r>
          </w:p>
        </w:tc>
      </w:tr>
      <w:tr w:rsidR="00752B06" w:rsidTr="009B0D5A">
        <w:trPr>
          <w:cantSplit/>
          <w:trHeight w:val="170"/>
        </w:trPr>
        <w:tc>
          <w:tcPr>
            <w:tcW w:w="10531" w:type="dxa"/>
            <w:gridSpan w:val="9"/>
            <w:tcBorders>
              <w:bottom w:val="nil"/>
            </w:tcBorders>
            <w:vAlign w:val="center"/>
          </w:tcPr>
          <w:p w:rsidR="00752B06" w:rsidRPr="00CA17AA" w:rsidRDefault="00752B06">
            <w:pPr>
              <w:rPr>
                <w:sz w:val="10"/>
                <w:szCs w:val="10"/>
              </w:rPr>
            </w:pPr>
          </w:p>
        </w:tc>
      </w:tr>
      <w:tr w:rsidR="00752B06" w:rsidTr="009B0D5A">
        <w:trPr>
          <w:cantSplit/>
          <w:trHeight w:val="368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2B06" w:rsidRDefault="00752B0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853206">
            <w:pPr>
              <w:jc w:val="center"/>
            </w:pPr>
            <w:r>
              <w:t>X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7F7A0F">
            <w:r>
              <w:t>Bölümün</w:t>
            </w:r>
            <w:r w:rsidR="00275035">
              <w:t xml:space="preserve"> Zorunlu </w:t>
            </w:r>
            <w:r>
              <w:t>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16044C">
            <w:r>
              <w:t>Dekanlık/YO</w:t>
            </w:r>
            <w:r w:rsidR="00275035">
              <w:t xml:space="preserve"> </w:t>
            </w:r>
            <w:r>
              <w:t xml:space="preserve">için </w:t>
            </w:r>
            <w:r w:rsidR="00275035">
              <w:t>Zorunlu</w:t>
            </w:r>
            <w:r w:rsidR="007F7A0F">
              <w:t xml:space="preserve"> 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7F7A0F">
            <w:r>
              <w:t>Bölümün Seçmeli Der</w:t>
            </w:r>
            <w:r w:rsidR="00F17EED">
              <w:t>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2B06" w:rsidRDefault="0016044C">
            <w:r>
              <w:t>Dekanlık/YO</w:t>
            </w:r>
            <w:r w:rsidR="007F7A0F">
              <w:t xml:space="preserve"> için Seçmeli Ders</w:t>
            </w:r>
          </w:p>
        </w:tc>
      </w:tr>
      <w:tr w:rsidR="00752B06" w:rsidTr="009B0D5A">
        <w:trPr>
          <w:cantSplit/>
          <w:trHeight w:val="143"/>
        </w:trPr>
        <w:tc>
          <w:tcPr>
            <w:tcW w:w="10531" w:type="dxa"/>
            <w:gridSpan w:val="9"/>
            <w:tcBorders>
              <w:top w:val="nil"/>
            </w:tcBorders>
            <w:vAlign w:val="center"/>
          </w:tcPr>
          <w:p w:rsidR="00752B06" w:rsidRPr="00CA17AA" w:rsidRDefault="00752B06">
            <w:pPr>
              <w:rPr>
                <w:sz w:val="10"/>
                <w:szCs w:val="10"/>
              </w:rPr>
            </w:pPr>
          </w:p>
        </w:tc>
      </w:tr>
    </w:tbl>
    <w:p w:rsidR="00130F7E" w:rsidRPr="00A80DFE" w:rsidRDefault="00130F7E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3118"/>
        <w:gridCol w:w="1284"/>
        <w:gridCol w:w="1195"/>
        <w:gridCol w:w="3942"/>
      </w:tblGrid>
      <w:tr w:rsidR="00CA31A1" w:rsidTr="007310C3">
        <w:trPr>
          <w:cantSplit/>
          <w:trHeight w:val="269"/>
        </w:trPr>
        <w:tc>
          <w:tcPr>
            <w:tcW w:w="6663" w:type="dxa"/>
            <w:gridSpan w:val="4"/>
            <w:tcBorders>
              <w:bottom w:val="nil"/>
            </w:tcBorders>
            <w:shd w:val="pct15" w:color="000000" w:fill="FFFFFF"/>
            <w:vAlign w:val="center"/>
          </w:tcPr>
          <w:p w:rsidR="00CA31A1" w:rsidRDefault="00CA31A1" w:rsidP="00D50AC9">
            <w:r w:rsidRPr="00D50AC9">
              <w:rPr>
                <w:b/>
                <w:sz w:val="18"/>
                <w:szCs w:val="18"/>
              </w:rPr>
              <w:t>Önerilen ders programdaki bir başka dersin yerini alacak</w:t>
            </w:r>
            <w:r w:rsidR="004845EE">
              <w:rPr>
                <w:b/>
                <w:sz w:val="18"/>
                <w:szCs w:val="18"/>
              </w:rPr>
              <w:t xml:space="preserve"> mı</w:t>
            </w:r>
            <w:r w:rsidRPr="00D50AC9">
              <w:rPr>
                <w:b/>
                <w:sz w:val="18"/>
                <w:szCs w:val="18"/>
              </w:rPr>
              <w:t>?</w:t>
            </w:r>
            <w:r>
              <w:rPr>
                <w:i/>
                <w:sz w:val="14"/>
              </w:rPr>
              <w:t xml:space="preserve"> (birini </w:t>
            </w:r>
            <w:r w:rsidR="00D50AC9">
              <w:rPr>
                <w:i/>
                <w:sz w:val="14"/>
              </w:rPr>
              <w:t>i</w:t>
            </w:r>
            <w:r>
              <w:rPr>
                <w:i/>
                <w:sz w:val="14"/>
              </w:rPr>
              <w:t>şaretleyin)</w:t>
            </w:r>
          </w:p>
        </w:tc>
        <w:tc>
          <w:tcPr>
            <w:tcW w:w="3868" w:type="dxa"/>
            <w:tcBorders>
              <w:bottom w:val="nil"/>
            </w:tcBorders>
            <w:shd w:val="clear" w:color="auto" w:fill="auto"/>
            <w:vAlign w:val="center"/>
          </w:tcPr>
          <w:p w:rsidR="00CA31A1" w:rsidRDefault="00CA31A1" w:rsidP="00CA31A1">
            <w:r>
              <w:t xml:space="preserve">       </w:t>
            </w:r>
            <w:r w:rsidR="00C86AE0">
              <w:t xml:space="preserve">      </w:t>
            </w:r>
            <w:r w:rsidR="004845EE" w:rsidRPr="000E3CFA">
              <w:rPr>
                <w:sz w:val="28"/>
                <w:szCs w:val="28"/>
              </w:rPr>
              <w:sym w:font="Webdings" w:char="F031"/>
            </w:r>
            <w:r w:rsidR="00C86AE0">
              <w:rPr>
                <w:sz w:val="28"/>
                <w:szCs w:val="28"/>
              </w:rPr>
              <w:t xml:space="preserve"> </w:t>
            </w:r>
            <w:r>
              <w:t xml:space="preserve">   Evet             </w:t>
            </w:r>
            <w:r w:rsidR="009500D9">
              <w:rPr>
                <w:sz w:val="28"/>
                <w:szCs w:val="28"/>
              </w:rPr>
              <w:t>X</w:t>
            </w:r>
            <w:r>
              <w:t xml:space="preserve">    Hayır</w:t>
            </w:r>
          </w:p>
        </w:tc>
      </w:tr>
      <w:tr w:rsidR="00504AB0" w:rsidTr="00BC64F5">
        <w:trPr>
          <w:cantSplit/>
          <w:trHeight w:val="542"/>
        </w:trPr>
        <w:tc>
          <w:tcPr>
            <w:tcW w:w="1170" w:type="dxa"/>
            <w:tcBorders>
              <w:right w:val="nil"/>
            </w:tcBorders>
            <w:shd w:val="pct15" w:color="000000" w:fill="FFFFFF"/>
            <w:vAlign w:val="center"/>
          </w:tcPr>
          <w:p w:rsidR="00504AB0" w:rsidRPr="00D439B4" w:rsidRDefault="006B7BA7" w:rsidP="00CF241C">
            <w:pPr>
              <w:rPr>
                <w:b/>
              </w:rPr>
            </w:pPr>
            <w:r>
              <w:rPr>
                <w:b/>
              </w:rPr>
              <w:t>Ö</w:t>
            </w:r>
            <w:r w:rsidR="00504AB0" w:rsidRPr="00D439B4">
              <w:rPr>
                <w:b/>
              </w:rPr>
              <w:t>nceki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B0" w:rsidRDefault="00504AB0" w:rsidP="00CF241C">
            <w:r>
              <w:rPr>
                <w:sz w:val="1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:rsidR="00504AB0" w:rsidRPr="00D439B4" w:rsidRDefault="00504AB0" w:rsidP="00CF241C">
            <w:pPr>
              <w:rPr>
                <w:b/>
              </w:rPr>
            </w:pPr>
            <w:r w:rsidRPr="00D439B4">
              <w:rPr>
                <w:b/>
              </w:rPr>
              <w:t>Önceki Dersin Adı</w:t>
            </w:r>
          </w:p>
        </w:tc>
        <w:tc>
          <w:tcPr>
            <w:tcW w:w="5041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04AB0" w:rsidRDefault="00504AB0" w:rsidP="00CF241C"/>
        </w:tc>
      </w:tr>
    </w:tbl>
    <w:p w:rsidR="00130F7E" w:rsidRPr="0077668F" w:rsidRDefault="00633246" w:rsidP="00130F7E">
      <w:pPr>
        <w:rPr>
          <w:i/>
        </w:rPr>
      </w:pPr>
      <w:r>
        <w:rPr>
          <w:b/>
          <w:i/>
        </w:rPr>
        <w:t>UYARI</w:t>
      </w:r>
      <w:r w:rsidR="0077668F" w:rsidRPr="0077668F">
        <w:rPr>
          <w:b/>
          <w:i/>
        </w:rPr>
        <w:t>!</w:t>
      </w:r>
      <w:r w:rsidR="0077668F" w:rsidRPr="0077668F">
        <w:rPr>
          <w:i/>
        </w:rPr>
        <w:t xml:space="preserve"> Yeni dersin AKTS kredisi önceki dersin AKTS kredisiyle aynı olmalıdır. Seçmeli ders gurupları</w:t>
      </w:r>
      <w:r w:rsidR="0077668F">
        <w:rPr>
          <w:i/>
        </w:rPr>
        <w:t>ndan birine önerilen derslerin de bu seçmeli guruplardaki KREDİ ve AKTS kredileriyle uyuşmalıdır.</w:t>
      </w:r>
      <w:r w:rsidR="00FE1297">
        <w:rPr>
          <w:i/>
        </w:rPr>
        <w:t xml:space="preserve"> Yarıyıl bazında tüm derslerin AKTS kredileri toplamı 30 olacak şekilde düzenlenecektir.</w:t>
      </w:r>
    </w:p>
    <w:p w:rsidR="0077668F" w:rsidRPr="00A80DFE" w:rsidRDefault="0077668F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634"/>
        <w:gridCol w:w="423"/>
        <w:gridCol w:w="106"/>
        <w:gridCol w:w="634"/>
        <w:gridCol w:w="423"/>
        <w:gridCol w:w="1797"/>
        <w:gridCol w:w="1027"/>
        <w:gridCol w:w="240"/>
        <w:gridCol w:w="317"/>
        <w:gridCol w:w="423"/>
        <w:gridCol w:w="12"/>
        <w:gridCol w:w="1151"/>
        <w:gridCol w:w="423"/>
        <w:gridCol w:w="638"/>
        <w:gridCol w:w="582"/>
      </w:tblGrid>
      <w:tr w:rsidR="00130F7E" w:rsidTr="00BC64F5">
        <w:trPr>
          <w:cantSplit/>
          <w:trHeight w:val="276"/>
        </w:trPr>
        <w:tc>
          <w:tcPr>
            <w:tcW w:w="10732" w:type="dxa"/>
            <w:gridSpan w:val="16"/>
            <w:tcBorders>
              <w:top w:val="single" w:sz="4" w:space="0" w:color="auto"/>
            </w:tcBorders>
            <w:shd w:val="pct15" w:color="000000" w:fill="FFFFFF"/>
            <w:vAlign w:val="center"/>
          </w:tcPr>
          <w:p w:rsidR="00130F7E" w:rsidRPr="00D439B4" w:rsidRDefault="004845EE" w:rsidP="00CF241C">
            <w:pPr>
              <w:jc w:val="center"/>
              <w:rPr>
                <w:b/>
              </w:rPr>
            </w:pPr>
            <w:r>
              <w:rPr>
                <w:b/>
              </w:rPr>
              <w:t>İLK VERİLİŞ</w:t>
            </w:r>
          </w:p>
        </w:tc>
      </w:tr>
      <w:tr w:rsidR="00130F7E" w:rsidTr="006B7BA7">
        <w:trPr>
          <w:cantSplit/>
          <w:trHeight w:hRule="exact" w:val="88"/>
        </w:trPr>
        <w:tc>
          <w:tcPr>
            <w:tcW w:w="1902" w:type="dxa"/>
            <w:vMerge w:val="restart"/>
            <w:shd w:val="pct15" w:color="000000" w:fill="FFFFFF"/>
            <w:vAlign w:val="center"/>
          </w:tcPr>
          <w:p w:rsidR="00130F7E" w:rsidRPr="00D439B4" w:rsidRDefault="00F17EED" w:rsidP="00CF241C">
            <w:pPr>
              <w:rPr>
                <w:b/>
              </w:rPr>
            </w:pPr>
            <w:r w:rsidRPr="00D439B4">
              <w:rPr>
                <w:b/>
              </w:rPr>
              <w:t>Akademik Dönem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 w:val="restart"/>
            <w:tcBorders>
              <w:left w:val="nil"/>
              <w:right w:val="nil"/>
            </w:tcBorders>
            <w:shd w:val="pct15" w:color="000000" w:fill="FFFFFF"/>
            <w:vAlign w:val="center"/>
          </w:tcPr>
          <w:p w:rsidR="00130F7E" w:rsidRDefault="00F17EED" w:rsidP="00CF241C">
            <w:r>
              <w:t>Dönem</w:t>
            </w:r>
          </w:p>
        </w:tc>
        <w:tc>
          <w:tcPr>
            <w:tcW w:w="354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</w:tr>
      <w:tr w:rsidR="00273C68" w:rsidTr="006B7BA7">
        <w:trPr>
          <w:cantSplit/>
          <w:trHeight w:val="394"/>
        </w:trPr>
        <w:tc>
          <w:tcPr>
            <w:tcW w:w="1902" w:type="dxa"/>
            <w:vMerge/>
            <w:vAlign w:val="center"/>
          </w:tcPr>
          <w:p w:rsidR="00130F7E" w:rsidRDefault="00130F7E" w:rsidP="00CF241C"/>
        </w:tc>
        <w:tc>
          <w:tcPr>
            <w:tcW w:w="634" w:type="dxa"/>
            <w:tcBorders>
              <w:top w:val="nil"/>
              <w:bottom w:val="nil"/>
              <w:right w:val="nil"/>
            </w:tcBorders>
            <w:vAlign w:val="center"/>
          </w:tcPr>
          <w:p w:rsidR="00130F7E" w:rsidRDefault="00130F7E" w:rsidP="00CF241C">
            <w:pPr>
              <w:jc w:val="right"/>
            </w:pPr>
            <w:r>
              <w:t>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385EEB" w:rsidP="00CF241C">
            <w:pPr>
              <w:jc w:val="center"/>
            </w:pPr>
            <w:r>
              <w:t>24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F7E" w:rsidRDefault="00130F7E" w:rsidP="00CF241C">
            <w:pPr>
              <w:jc w:val="right"/>
            </w:pPr>
            <w:r>
              <w:t>/  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385EEB" w:rsidP="00CF241C">
            <w:pPr>
              <w:jc w:val="center"/>
            </w:pPr>
            <w:r>
              <w:t>25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>
            <w:pPr>
              <w:jc w:val="center"/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F7E" w:rsidRDefault="00D439B4" w:rsidP="00CF241C">
            <w:r>
              <w:t>GÜZ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D70D1E" w:rsidP="00CF241C">
            <w:pPr>
              <w:jc w:val="center"/>
            </w:pPr>
            <w:r>
              <w:t>X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0F7E" w:rsidRDefault="00D439B4" w:rsidP="00CF241C">
            <w:r>
              <w:t>BAHAR</w:t>
            </w:r>
          </w:p>
        </w:tc>
      </w:tr>
      <w:tr w:rsidR="00130F7E" w:rsidTr="00295230">
        <w:trPr>
          <w:cantSplit/>
          <w:trHeight w:hRule="exact" w:val="90"/>
        </w:trPr>
        <w:tc>
          <w:tcPr>
            <w:tcW w:w="1902" w:type="dxa"/>
            <w:vMerge/>
            <w:vAlign w:val="center"/>
          </w:tcPr>
          <w:p w:rsidR="00130F7E" w:rsidRDefault="00130F7E" w:rsidP="00CF241C"/>
        </w:tc>
        <w:tc>
          <w:tcPr>
            <w:tcW w:w="4017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354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/>
        </w:tc>
      </w:tr>
      <w:tr w:rsidR="00130F7E" w:rsidTr="00BC64F5">
        <w:trPr>
          <w:cantSplit/>
          <w:trHeight w:val="432"/>
        </w:trPr>
        <w:tc>
          <w:tcPr>
            <w:tcW w:w="3065" w:type="dxa"/>
            <w:gridSpan w:val="4"/>
            <w:shd w:val="pct15" w:color="000000" w:fill="FFFFFF"/>
            <w:vAlign w:val="center"/>
          </w:tcPr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Önerilen Maksimum Sınıf Mevcudu</w:t>
            </w:r>
          </w:p>
        </w:tc>
        <w:tc>
          <w:tcPr>
            <w:tcW w:w="634" w:type="dxa"/>
            <w:vAlign w:val="center"/>
          </w:tcPr>
          <w:p w:rsidR="00130F7E" w:rsidRDefault="009500D9" w:rsidP="00CF241C">
            <w:r>
              <w:t>40</w:t>
            </w:r>
          </w:p>
        </w:tc>
        <w:tc>
          <w:tcPr>
            <w:tcW w:w="3247" w:type="dxa"/>
            <w:gridSpan w:val="3"/>
            <w:shd w:val="pct15" w:color="000000" w:fill="FFFFFF"/>
            <w:vAlign w:val="center"/>
          </w:tcPr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Diğer Bölüm Ögrencileri için Kontenjan</w:t>
            </w:r>
          </w:p>
        </w:tc>
        <w:tc>
          <w:tcPr>
            <w:tcW w:w="992" w:type="dxa"/>
            <w:gridSpan w:val="4"/>
            <w:vAlign w:val="center"/>
          </w:tcPr>
          <w:p w:rsidR="00130F7E" w:rsidRDefault="00130F7E" w:rsidP="00CF241C"/>
        </w:tc>
        <w:tc>
          <w:tcPr>
            <w:tcW w:w="2212" w:type="dxa"/>
            <w:gridSpan w:val="3"/>
            <w:shd w:val="pct15" w:color="000000" w:fill="FFFFFF"/>
            <w:vAlign w:val="center"/>
          </w:tcPr>
          <w:p w:rsid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Dersi Alması Beklenilen</w:t>
            </w:r>
          </w:p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Öğrenci Sayısı</w:t>
            </w:r>
          </w:p>
        </w:tc>
        <w:tc>
          <w:tcPr>
            <w:tcW w:w="582" w:type="dxa"/>
            <w:vAlign w:val="center"/>
          </w:tcPr>
          <w:p w:rsidR="00130F7E" w:rsidRDefault="00385EEB" w:rsidP="00CF241C">
            <w:r>
              <w:t>40</w:t>
            </w:r>
          </w:p>
        </w:tc>
      </w:tr>
    </w:tbl>
    <w:p w:rsidR="005A2E46" w:rsidRDefault="005A2E46">
      <w:pPr>
        <w:sectPr w:rsidR="005A2E46" w:rsidSect="005756BC">
          <w:headerReference w:type="default" r:id="rId9"/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:rsidR="00E66988" w:rsidRDefault="00E66988"/>
    <w:p w:rsidR="00E37FE1" w:rsidRDefault="00417B0D">
      <w:pPr>
        <w:rPr>
          <w:b/>
          <w:sz w:val="20"/>
        </w:rPr>
      </w:pPr>
      <w:r w:rsidRPr="009B0820"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 w:rsidRPr="00E37FE1">
        <w:rPr>
          <w:b/>
          <w:sz w:val="20"/>
        </w:rPr>
        <w:t>II</w:t>
      </w:r>
      <w:r w:rsidR="00A212C0">
        <w:rPr>
          <w:b/>
          <w:sz w:val="20"/>
        </w:rPr>
        <w:t>.</w:t>
      </w:r>
      <w:r w:rsidR="00A7592D">
        <w:rPr>
          <w:b/>
          <w:sz w:val="20"/>
        </w:rPr>
        <w:t xml:space="preserve">  </w:t>
      </w:r>
      <w:r w:rsidR="00273C68">
        <w:rPr>
          <w:b/>
          <w:sz w:val="20"/>
        </w:rPr>
        <w:t>DERS İLE İLGİLİ DETAYLAR</w:t>
      </w:r>
    </w:p>
    <w:p w:rsidR="00B772A1" w:rsidRPr="00E37FE1" w:rsidRDefault="00B772A1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9B0820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Dersin açılmasını neden öneriyo</w:t>
            </w:r>
            <w:r w:rsidR="008E772D">
              <w:rPr>
                <w:b/>
                <w:sz w:val="18"/>
                <w:szCs w:val="18"/>
              </w:rPr>
              <w:t>r</w:t>
            </w:r>
            <w:r w:rsidRPr="00273C68">
              <w:rPr>
                <w:b/>
                <w:sz w:val="18"/>
                <w:szCs w:val="18"/>
              </w:rPr>
              <w:t>sunuz?</w:t>
            </w:r>
            <w:r w:rsidR="00500BDD" w:rsidRPr="00273C68">
              <w:rPr>
                <w:b/>
                <w:sz w:val="18"/>
                <w:szCs w:val="18"/>
              </w:rPr>
              <w:t xml:space="preserve"> Belirtiniz.</w:t>
            </w:r>
          </w:p>
        </w:tc>
      </w:tr>
      <w:tr w:rsidR="00752B06" w:rsidTr="007310C3">
        <w:trPr>
          <w:cantSplit/>
          <w:trHeight w:val="251"/>
        </w:trPr>
        <w:tc>
          <w:tcPr>
            <w:tcW w:w="10530" w:type="dxa"/>
          </w:tcPr>
          <w:p w:rsidR="00752B06" w:rsidRDefault="00EE17EF" w:rsidP="00312564">
            <w:pPr>
              <w:jc w:val="both"/>
            </w:pPr>
            <w:r>
              <w:t xml:space="preserve">         </w:t>
            </w:r>
            <w:r w:rsidR="00D70D1E">
              <w:t>Öğrencilerin,</w:t>
            </w:r>
            <w:r>
              <w:t xml:space="preserve"> </w:t>
            </w:r>
            <w:r w:rsidR="00D70D1E" w:rsidRPr="00607137">
              <w:rPr>
                <w:rFonts w:ascii="Times New Roman" w:hAnsi="Times New Roman"/>
                <w:sz w:val="20"/>
              </w:rPr>
              <w:t>Türkiye' de at yarışları otoritesi ve at yarışları hakkında kanun, tüzük yönetmelikler hakkında bilgilenmeyi ve mesleği uygularken mutlaka uyulması gereken ahlaki değer ve etik kuralları öğrenme</w:t>
            </w:r>
            <w:r w:rsidR="00D70D1E">
              <w:rPr>
                <w:rFonts w:ascii="Times New Roman" w:hAnsi="Times New Roman"/>
                <w:sz w:val="20"/>
              </w:rPr>
              <w:t>leri için.</w:t>
            </w:r>
          </w:p>
        </w:tc>
      </w:tr>
    </w:tbl>
    <w:p w:rsidR="00F465CD" w:rsidRDefault="00273C68"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5F4644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Öğretme Şekli</w:t>
            </w:r>
          </w:p>
          <w:p w:rsidR="00752B06" w:rsidRDefault="00FB4352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Dersi nasıl organize edeceğinizi belirtiniz (teorik dersler, uygulamalar, labaratuvarlar vs)</w:t>
            </w:r>
          </w:p>
        </w:tc>
      </w:tr>
      <w:tr w:rsidR="00752B06" w:rsidTr="007310C3">
        <w:trPr>
          <w:cantSplit/>
          <w:trHeight w:val="2532"/>
        </w:trPr>
        <w:tc>
          <w:tcPr>
            <w:tcW w:w="10530" w:type="dxa"/>
          </w:tcPr>
          <w:p w:rsidR="00752B06" w:rsidRDefault="00752B06"/>
          <w:p w:rsidR="00273C68" w:rsidRDefault="00273C68"/>
          <w:p w:rsidR="00273C68" w:rsidRDefault="00273C68"/>
          <w:p w:rsidR="00273C68" w:rsidRDefault="00273C68"/>
          <w:p w:rsidR="00273C68" w:rsidRDefault="00441221">
            <w:r>
              <w:t>T</w:t>
            </w:r>
            <w:r w:rsidR="00D70D1E">
              <w:t xml:space="preserve">eorik olarak derslikte </w:t>
            </w:r>
            <w:r w:rsidR="009500D9">
              <w:t>organize edilecektir.</w:t>
            </w:r>
          </w:p>
          <w:p w:rsidR="00273C68" w:rsidRDefault="00273C68"/>
          <w:p w:rsidR="00273C68" w:rsidRDefault="00273C68"/>
          <w:p w:rsidR="00273C68" w:rsidRDefault="00273C68"/>
          <w:p w:rsidR="005074A6" w:rsidRDefault="005074A6"/>
          <w:p w:rsidR="00273C68" w:rsidRDefault="00273C68"/>
          <w:p w:rsidR="00273C68" w:rsidRDefault="00273C68"/>
        </w:tc>
      </w:tr>
    </w:tbl>
    <w:p w:rsidR="00A212C0" w:rsidRDefault="00A212C0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86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500BDD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Laboratuvar/Uygulama/Stüdyo</w:t>
            </w:r>
          </w:p>
          <w:p w:rsidR="00752B06" w:rsidRDefault="002572D5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Her hafta Y</w:t>
            </w:r>
            <w:r w:rsidR="00500BDD" w:rsidRPr="00273C68">
              <w:rPr>
                <w:i/>
                <w:sz w:val="18"/>
                <w:szCs w:val="18"/>
              </w:rPr>
              <w:t>apılacak laboratuvar/stü</w:t>
            </w:r>
            <w:r w:rsidRPr="00273C68">
              <w:rPr>
                <w:i/>
                <w:sz w:val="18"/>
                <w:szCs w:val="18"/>
              </w:rPr>
              <w:t xml:space="preserve">dyo/uygulama saatlerini belirtiniz. Yapılacak deneylerin </w:t>
            </w:r>
            <w:r w:rsidR="00500BDD" w:rsidRPr="00273C68">
              <w:rPr>
                <w:i/>
                <w:sz w:val="18"/>
                <w:szCs w:val="18"/>
              </w:rPr>
              <w:t xml:space="preserve"> </w:t>
            </w:r>
            <w:r w:rsidRPr="00273C68">
              <w:rPr>
                <w:i/>
                <w:sz w:val="18"/>
                <w:szCs w:val="18"/>
              </w:rPr>
              <w:t>isimlerini veriniz.</w:t>
            </w:r>
          </w:p>
        </w:tc>
      </w:tr>
      <w:tr w:rsidR="00752B06" w:rsidTr="007310C3">
        <w:trPr>
          <w:cantSplit/>
          <w:trHeight w:val="2943"/>
        </w:trPr>
        <w:tc>
          <w:tcPr>
            <w:tcW w:w="10530" w:type="dxa"/>
          </w:tcPr>
          <w:p w:rsidR="00752B06" w:rsidRDefault="00752B06"/>
          <w:p w:rsidR="00752B06" w:rsidRDefault="00752B06"/>
          <w:p w:rsidR="005074A6" w:rsidRDefault="005074A6"/>
          <w:p w:rsidR="005074A6" w:rsidRDefault="005074A6"/>
          <w:p w:rsidR="005074A6" w:rsidRDefault="005074A6"/>
        </w:tc>
      </w:tr>
    </w:tbl>
    <w:p w:rsidR="00A212C0" w:rsidRDefault="00A212C0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AC11DA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Bilgisayar Kullanımı</w:t>
            </w:r>
          </w:p>
          <w:p w:rsidR="00752B06" w:rsidRDefault="005F4644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Bilgisayar gereksimi bulunup bulunmadığını,  özel yazılımlar gerekip gerekmediğini kısaca belirtiniz.</w:t>
            </w:r>
          </w:p>
        </w:tc>
      </w:tr>
      <w:tr w:rsidR="00752B06" w:rsidTr="007310C3">
        <w:trPr>
          <w:cantSplit/>
          <w:trHeight w:val="1091"/>
        </w:trPr>
        <w:tc>
          <w:tcPr>
            <w:tcW w:w="10530" w:type="dxa"/>
          </w:tcPr>
          <w:p w:rsidR="00752B06" w:rsidRDefault="00752B06"/>
          <w:p w:rsidR="00752B06" w:rsidRDefault="00752B06"/>
          <w:p w:rsidR="00752B06" w:rsidRDefault="009500D9">
            <w:r>
              <w:t>Bilgisayar ve projeksiyon cihazı gereksinimi bulunmaktadır.</w:t>
            </w:r>
          </w:p>
          <w:p w:rsidR="00752B06" w:rsidRDefault="00752B06"/>
          <w:p w:rsidR="00752B06" w:rsidRDefault="00752B06"/>
          <w:p w:rsidR="00273C68" w:rsidRDefault="00273C68"/>
          <w:p w:rsidR="00273C68" w:rsidRDefault="00273C68"/>
          <w:p w:rsidR="00273C68" w:rsidRDefault="00273C68"/>
          <w:p w:rsidR="00273C68" w:rsidRDefault="00273C68"/>
          <w:p w:rsidR="005074A6" w:rsidRDefault="005074A6"/>
          <w:p w:rsidR="005074A6" w:rsidRDefault="005074A6"/>
          <w:p w:rsidR="00273C68" w:rsidRDefault="00273C68"/>
          <w:p w:rsidR="00273C68" w:rsidRDefault="00273C68"/>
          <w:p w:rsidR="00273C68" w:rsidRDefault="00273C68"/>
          <w:p w:rsidR="00273C68" w:rsidRDefault="00273C68"/>
          <w:p w:rsidR="00273C68" w:rsidRDefault="00273C68"/>
        </w:tc>
      </w:tr>
    </w:tbl>
    <w:p w:rsidR="00B772A1" w:rsidRDefault="00273C68" w:rsidP="00B772A1">
      <w:r>
        <w:t xml:space="preserve"> </w:t>
      </w:r>
    </w:p>
    <w:p w:rsidR="005074A6" w:rsidRDefault="005074A6" w:rsidP="00B772A1"/>
    <w:p w:rsidR="005074A6" w:rsidRDefault="005074A6" w:rsidP="00B772A1"/>
    <w:p w:rsidR="00295230" w:rsidRDefault="00295230" w:rsidP="00B772A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B772A1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B772A1" w:rsidRPr="00273C68" w:rsidRDefault="00500BDD" w:rsidP="00275035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Belirtmek istediğiniz diğer hususlar</w:t>
            </w:r>
            <w:r w:rsidR="00B772A1" w:rsidRPr="00273C68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B772A1" w:rsidTr="007310C3">
        <w:trPr>
          <w:cantSplit/>
          <w:trHeight w:val="2802"/>
        </w:trPr>
        <w:tc>
          <w:tcPr>
            <w:tcW w:w="10530" w:type="dxa"/>
          </w:tcPr>
          <w:p w:rsidR="007F58CB" w:rsidRDefault="007F58CB" w:rsidP="00275035"/>
          <w:p w:rsidR="007F58CB" w:rsidRPr="007F58CB" w:rsidRDefault="007F58CB" w:rsidP="007F58CB"/>
          <w:p w:rsidR="007F58CB" w:rsidRPr="007F58CB" w:rsidRDefault="007F58CB" w:rsidP="00357811">
            <w:pPr>
              <w:tabs>
                <w:tab w:val="left" w:pos="975"/>
              </w:tabs>
            </w:pPr>
          </w:p>
        </w:tc>
      </w:tr>
    </w:tbl>
    <w:p w:rsidR="009500CB" w:rsidRDefault="009500CB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3545"/>
        <w:gridCol w:w="1473"/>
        <w:gridCol w:w="1363"/>
        <w:gridCol w:w="1451"/>
      </w:tblGrid>
      <w:tr w:rsidR="00F877DB" w:rsidTr="00D70D1E">
        <w:trPr>
          <w:trHeight w:val="422"/>
        </w:trPr>
        <w:tc>
          <w:tcPr>
            <w:tcW w:w="10732" w:type="dxa"/>
            <w:gridSpan w:val="5"/>
            <w:shd w:val="clear" w:color="auto" w:fill="E6E6E6"/>
            <w:vAlign w:val="center"/>
          </w:tcPr>
          <w:p w:rsidR="00F877DB" w:rsidRPr="001C043F" w:rsidRDefault="00480F0E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 xml:space="preserve">PROGRAMLARINDA ÖNERİLEN DERSİN VEYA </w:t>
            </w:r>
            <w:r w:rsidR="00C01457" w:rsidRPr="001C043F">
              <w:rPr>
                <w:b/>
              </w:rPr>
              <w:t>BENZERİNİN</w:t>
            </w:r>
            <w:r w:rsidRPr="001C043F">
              <w:rPr>
                <w:b/>
              </w:rPr>
              <w:t xml:space="preserve"> BULUNDUĞU DİĞER ÖĞRETİM KURUMLARININ MEVCUDİYETİ</w:t>
            </w:r>
          </w:p>
        </w:tc>
      </w:tr>
      <w:tr w:rsidR="001C043F" w:rsidTr="00D70D1E">
        <w:trPr>
          <w:trHeight w:val="615"/>
        </w:trPr>
        <w:tc>
          <w:tcPr>
            <w:tcW w:w="2900" w:type="dxa"/>
            <w:shd w:val="clear" w:color="auto" w:fill="E6E6E6"/>
            <w:vAlign w:val="center"/>
          </w:tcPr>
          <w:p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Üniversite</w:t>
            </w:r>
          </w:p>
        </w:tc>
        <w:tc>
          <w:tcPr>
            <w:tcW w:w="3545" w:type="dxa"/>
            <w:shd w:val="clear" w:color="auto" w:fill="E6E6E6"/>
            <w:vAlign w:val="center"/>
          </w:tcPr>
          <w:p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1473" w:type="dxa"/>
            <w:shd w:val="clear" w:color="auto" w:fill="E6E6E6"/>
            <w:vAlign w:val="center"/>
          </w:tcPr>
          <w:p w:rsidR="00E16FDB" w:rsidRPr="001C043F" w:rsidRDefault="00480F0E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Yarıyıl</w:t>
            </w:r>
            <w:r w:rsidR="00A22FCF" w:rsidRPr="001C043F">
              <w:rPr>
                <w:b/>
                <w:sz w:val="18"/>
                <w:szCs w:val="18"/>
              </w:rPr>
              <w:t>ı</w:t>
            </w:r>
          </w:p>
        </w:tc>
        <w:tc>
          <w:tcPr>
            <w:tcW w:w="1363" w:type="dxa"/>
            <w:shd w:val="clear" w:color="auto" w:fill="E6E6E6"/>
            <w:vAlign w:val="center"/>
          </w:tcPr>
          <w:p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zorunlu</w:t>
            </w:r>
            <w:r w:rsidR="00F17EED" w:rsidRPr="001C043F">
              <w:rPr>
                <w:b/>
                <w:sz w:val="18"/>
                <w:szCs w:val="18"/>
              </w:rPr>
              <w:t xml:space="preserve"> </w:t>
            </w:r>
            <w:r w:rsidR="00273C68" w:rsidRPr="001C043F">
              <w:rPr>
                <w:b/>
                <w:sz w:val="18"/>
                <w:szCs w:val="18"/>
              </w:rPr>
              <w:t>m</w:t>
            </w:r>
            <w:r w:rsidR="00F17EED" w:rsidRPr="001C043F">
              <w:rPr>
                <w:b/>
                <w:sz w:val="18"/>
                <w:szCs w:val="18"/>
              </w:rPr>
              <w:t>u?</w:t>
            </w:r>
          </w:p>
        </w:tc>
        <w:tc>
          <w:tcPr>
            <w:tcW w:w="1451" w:type="dxa"/>
            <w:shd w:val="clear" w:color="auto" w:fill="E6E6E6"/>
            <w:vAlign w:val="center"/>
          </w:tcPr>
          <w:p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s</w:t>
            </w:r>
            <w:r w:rsidR="00F17EED" w:rsidRPr="001C043F">
              <w:rPr>
                <w:b/>
                <w:sz w:val="18"/>
                <w:szCs w:val="18"/>
              </w:rPr>
              <w:t xml:space="preserve">eçmeli </w:t>
            </w:r>
            <w:r w:rsidR="00273C68" w:rsidRPr="001C043F">
              <w:rPr>
                <w:b/>
                <w:sz w:val="18"/>
                <w:szCs w:val="18"/>
              </w:rPr>
              <w:t>mi?</w:t>
            </w:r>
          </w:p>
        </w:tc>
      </w:tr>
      <w:tr w:rsidR="00D70D1E" w:rsidTr="00D70D1E">
        <w:trPr>
          <w:trHeight w:val="510"/>
        </w:trPr>
        <w:tc>
          <w:tcPr>
            <w:tcW w:w="2900" w:type="dxa"/>
            <w:shd w:val="clear" w:color="auto" w:fill="auto"/>
            <w:vAlign w:val="center"/>
          </w:tcPr>
          <w:p w:rsidR="00D70D1E" w:rsidRDefault="00D70D1E" w:rsidP="003A0B1F">
            <w:r>
              <w:t>Uludağ Üniversitesi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D70D1E" w:rsidRPr="00D70D1E" w:rsidRDefault="00D70D1E" w:rsidP="003A0B1F">
            <w:pPr>
              <w:rPr>
                <w:rFonts w:ascii="Times New Roman" w:hAnsi="Times New Roman"/>
                <w:sz w:val="20"/>
              </w:rPr>
            </w:pPr>
            <w:r w:rsidRPr="00D70D1E">
              <w:rPr>
                <w:rFonts w:ascii="Times New Roman" w:hAnsi="Times New Roman"/>
              </w:rPr>
              <w:t>ATÇILIK MEVZUATI ve DEONTOLOJİSİ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D70D1E" w:rsidRDefault="00D70D1E" w:rsidP="003A0B1F">
            <w:pPr>
              <w:jc w:val="center"/>
            </w:pPr>
            <w:r>
              <w:t>3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D70D1E" w:rsidRPr="000B2885" w:rsidRDefault="00D70D1E" w:rsidP="003A0B1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D70D1E" w:rsidRPr="000B2885" w:rsidRDefault="00D70D1E" w:rsidP="003A0B1F">
            <w:pPr>
              <w:jc w:val="center"/>
              <w:rPr>
                <w:rFonts w:ascii="Times New Roman" w:hAnsi="Times New Roman"/>
                <w:sz w:val="20"/>
              </w:rPr>
            </w:pPr>
            <w:r w:rsidRPr="000B2885">
              <w:rPr>
                <w:rFonts w:ascii="Times New Roman" w:hAnsi="Times New Roman"/>
                <w:sz w:val="20"/>
              </w:rPr>
              <w:t>X</w:t>
            </w:r>
          </w:p>
        </w:tc>
      </w:tr>
      <w:tr w:rsidR="00D70D1E" w:rsidTr="00D70D1E">
        <w:trPr>
          <w:trHeight w:val="510"/>
        </w:trPr>
        <w:tc>
          <w:tcPr>
            <w:tcW w:w="2900" w:type="dxa"/>
            <w:shd w:val="clear" w:color="auto" w:fill="auto"/>
            <w:vAlign w:val="center"/>
          </w:tcPr>
          <w:p w:rsidR="00D70D1E" w:rsidRDefault="00D70D1E" w:rsidP="00EE0036"/>
        </w:tc>
        <w:tc>
          <w:tcPr>
            <w:tcW w:w="3545" w:type="dxa"/>
            <w:shd w:val="clear" w:color="auto" w:fill="auto"/>
            <w:vAlign w:val="center"/>
          </w:tcPr>
          <w:p w:rsidR="00D70D1E" w:rsidRDefault="00D70D1E" w:rsidP="003C72CB"/>
        </w:tc>
        <w:tc>
          <w:tcPr>
            <w:tcW w:w="1473" w:type="dxa"/>
            <w:shd w:val="clear" w:color="auto" w:fill="auto"/>
            <w:vAlign w:val="center"/>
          </w:tcPr>
          <w:p w:rsidR="00D70D1E" w:rsidRDefault="00D70D1E" w:rsidP="000B2885">
            <w:pPr>
              <w:jc w:val="center"/>
            </w:pPr>
          </w:p>
        </w:tc>
        <w:tc>
          <w:tcPr>
            <w:tcW w:w="1363" w:type="dxa"/>
            <w:shd w:val="clear" w:color="auto" w:fill="auto"/>
            <w:vAlign w:val="center"/>
          </w:tcPr>
          <w:p w:rsidR="00D70D1E" w:rsidRPr="000B2885" w:rsidRDefault="00D70D1E" w:rsidP="002F458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D70D1E" w:rsidRPr="000B2885" w:rsidRDefault="00D70D1E" w:rsidP="00EE003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70D1E" w:rsidTr="00D70D1E">
        <w:trPr>
          <w:trHeight w:val="510"/>
        </w:trPr>
        <w:tc>
          <w:tcPr>
            <w:tcW w:w="2900" w:type="dxa"/>
            <w:shd w:val="clear" w:color="auto" w:fill="auto"/>
            <w:vAlign w:val="center"/>
          </w:tcPr>
          <w:p w:rsidR="00D70D1E" w:rsidRDefault="00D70D1E" w:rsidP="00EE0036"/>
        </w:tc>
        <w:tc>
          <w:tcPr>
            <w:tcW w:w="3545" w:type="dxa"/>
            <w:shd w:val="clear" w:color="auto" w:fill="auto"/>
            <w:vAlign w:val="center"/>
          </w:tcPr>
          <w:p w:rsidR="00D70D1E" w:rsidRDefault="00D70D1E" w:rsidP="00EE0036"/>
        </w:tc>
        <w:tc>
          <w:tcPr>
            <w:tcW w:w="1473" w:type="dxa"/>
            <w:shd w:val="clear" w:color="auto" w:fill="auto"/>
            <w:vAlign w:val="center"/>
          </w:tcPr>
          <w:p w:rsidR="00D70D1E" w:rsidRDefault="00D70D1E" w:rsidP="00E5774D">
            <w:pPr>
              <w:jc w:val="center"/>
            </w:pPr>
          </w:p>
        </w:tc>
        <w:tc>
          <w:tcPr>
            <w:tcW w:w="1363" w:type="dxa"/>
            <w:shd w:val="clear" w:color="auto" w:fill="auto"/>
            <w:vAlign w:val="center"/>
          </w:tcPr>
          <w:p w:rsidR="00D70D1E" w:rsidRPr="004D2264" w:rsidRDefault="00D70D1E" w:rsidP="002F4588">
            <w:pPr>
              <w:jc w:val="center"/>
              <w:rPr>
                <w:sz w:val="20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D70D1E" w:rsidRDefault="00D70D1E" w:rsidP="00EE0036">
            <w:pPr>
              <w:jc w:val="center"/>
            </w:pPr>
          </w:p>
        </w:tc>
      </w:tr>
      <w:tr w:rsidR="00D70D1E" w:rsidTr="00D70D1E">
        <w:trPr>
          <w:trHeight w:val="510"/>
        </w:trPr>
        <w:tc>
          <w:tcPr>
            <w:tcW w:w="2900" w:type="dxa"/>
            <w:shd w:val="clear" w:color="auto" w:fill="auto"/>
            <w:vAlign w:val="center"/>
          </w:tcPr>
          <w:p w:rsidR="00D70D1E" w:rsidRDefault="00D70D1E" w:rsidP="00EE0036"/>
        </w:tc>
        <w:tc>
          <w:tcPr>
            <w:tcW w:w="3545" w:type="dxa"/>
            <w:shd w:val="clear" w:color="auto" w:fill="auto"/>
            <w:vAlign w:val="center"/>
          </w:tcPr>
          <w:p w:rsidR="00D70D1E" w:rsidRDefault="00D70D1E" w:rsidP="00EE0036"/>
        </w:tc>
        <w:tc>
          <w:tcPr>
            <w:tcW w:w="1473" w:type="dxa"/>
            <w:shd w:val="clear" w:color="auto" w:fill="auto"/>
            <w:vAlign w:val="center"/>
          </w:tcPr>
          <w:p w:rsidR="00D70D1E" w:rsidRDefault="00D70D1E" w:rsidP="00EE0036">
            <w:pPr>
              <w:jc w:val="center"/>
            </w:pPr>
          </w:p>
        </w:tc>
        <w:tc>
          <w:tcPr>
            <w:tcW w:w="1363" w:type="dxa"/>
            <w:shd w:val="clear" w:color="auto" w:fill="auto"/>
            <w:vAlign w:val="center"/>
          </w:tcPr>
          <w:p w:rsidR="00D70D1E" w:rsidRDefault="00D70D1E" w:rsidP="002F4588">
            <w:pPr>
              <w:jc w:val="center"/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D70D1E" w:rsidRDefault="00D70D1E" w:rsidP="00EE0036">
            <w:pPr>
              <w:jc w:val="center"/>
            </w:pPr>
          </w:p>
        </w:tc>
      </w:tr>
      <w:tr w:rsidR="00D70D1E" w:rsidTr="00D70D1E">
        <w:trPr>
          <w:trHeight w:val="510"/>
        </w:trPr>
        <w:tc>
          <w:tcPr>
            <w:tcW w:w="2900" w:type="dxa"/>
            <w:shd w:val="clear" w:color="auto" w:fill="auto"/>
            <w:vAlign w:val="center"/>
          </w:tcPr>
          <w:p w:rsidR="00D70D1E" w:rsidRDefault="00D70D1E" w:rsidP="00EE0036"/>
        </w:tc>
        <w:tc>
          <w:tcPr>
            <w:tcW w:w="3545" w:type="dxa"/>
            <w:shd w:val="clear" w:color="auto" w:fill="auto"/>
            <w:vAlign w:val="center"/>
          </w:tcPr>
          <w:p w:rsidR="00D70D1E" w:rsidRDefault="00D70D1E" w:rsidP="00EE0036"/>
        </w:tc>
        <w:tc>
          <w:tcPr>
            <w:tcW w:w="1473" w:type="dxa"/>
            <w:shd w:val="clear" w:color="auto" w:fill="auto"/>
            <w:vAlign w:val="center"/>
          </w:tcPr>
          <w:p w:rsidR="00D70D1E" w:rsidRDefault="00D70D1E" w:rsidP="00EE0036">
            <w:pPr>
              <w:jc w:val="center"/>
            </w:pPr>
          </w:p>
        </w:tc>
        <w:tc>
          <w:tcPr>
            <w:tcW w:w="1363" w:type="dxa"/>
            <w:shd w:val="clear" w:color="auto" w:fill="auto"/>
            <w:vAlign w:val="center"/>
          </w:tcPr>
          <w:p w:rsidR="00D70D1E" w:rsidRDefault="00D70D1E" w:rsidP="002F4588">
            <w:pPr>
              <w:jc w:val="center"/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D70D1E" w:rsidRDefault="00D70D1E" w:rsidP="00EE0036">
            <w:pPr>
              <w:jc w:val="center"/>
            </w:pPr>
          </w:p>
        </w:tc>
      </w:tr>
    </w:tbl>
    <w:p w:rsidR="00F92AC3" w:rsidRDefault="00F92AC3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2"/>
        <w:gridCol w:w="3118"/>
        <w:gridCol w:w="1284"/>
        <w:gridCol w:w="2935"/>
        <w:gridCol w:w="275"/>
        <w:gridCol w:w="367"/>
        <w:gridCol w:w="508"/>
        <w:gridCol w:w="433"/>
        <w:gridCol w:w="620"/>
      </w:tblGrid>
      <w:tr w:rsidR="000854EF" w:rsidTr="007310C3">
        <w:trPr>
          <w:cantSplit/>
          <w:trHeight w:hRule="exact" w:val="113"/>
        </w:trPr>
        <w:tc>
          <w:tcPr>
            <w:tcW w:w="8370" w:type="dxa"/>
            <w:gridSpan w:val="4"/>
            <w:vMerge w:val="restart"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Pr="00273C68" w:rsidRDefault="00FB4352" w:rsidP="00122D38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Bölümünüzde veya diğer bölümlerde içeriği bu dersle örtüşen ders</w:t>
            </w:r>
            <w:r w:rsidR="00FD17C5">
              <w:rPr>
                <w:b/>
                <w:sz w:val="18"/>
                <w:szCs w:val="18"/>
              </w:rPr>
              <w:t>(ler)</w:t>
            </w:r>
            <w:r w:rsidRPr="00273C68">
              <w:rPr>
                <w:b/>
                <w:sz w:val="18"/>
                <w:szCs w:val="18"/>
              </w:rPr>
              <w:t xml:space="preserve"> var</w:t>
            </w:r>
            <w:r w:rsidR="00417B0D" w:rsidRPr="00273C68">
              <w:rPr>
                <w:b/>
                <w:sz w:val="18"/>
                <w:szCs w:val="18"/>
              </w:rPr>
              <w:t xml:space="preserve"> </w:t>
            </w:r>
            <w:r w:rsidRPr="00273C68">
              <w:rPr>
                <w:b/>
                <w:sz w:val="18"/>
                <w:szCs w:val="18"/>
              </w:rPr>
              <w:t>m</w:t>
            </w:r>
            <w:r w:rsidR="00FD17C5">
              <w:rPr>
                <w:b/>
                <w:sz w:val="18"/>
                <w:szCs w:val="18"/>
              </w:rPr>
              <w:t>ı</w:t>
            </w:r>
            <w:r w:rsidR="000854EF" w:rsidRPr="00273C68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1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</w:tr>
      <w:tr w:rsidR="000854EF" w:rsidTr="007310C3">
        <w:trPr>
          <w:cantSplit/>
          <w:trHeight w:val="224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Default="000854EF" w:rsidP="00122D38"/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4EF" w:rsidRPr="00273C68" w:rsidRDefault="00FB4352" w:rsidP="00122D38">
            <w:pPr>
              <w:rPr>
                <w:sz w:val="14"/>
                <w:szCs w:val="14"/>
              </w:rPr>
            </w:pPr>
            <w:r w:rsidRPr="00273C68">
              <w:rPr>
                <w:sz w:val="14"/>
                <w:szCs w:val="14"/>
              </w:rPr>
              <w:t>E</w:t>
            </w:r>
            <w:r w:rsidR="00273C68" w:rsidRPr="00273C68">
              <w:rPr>
                <w:sz w:val="14"/>
                <w:szCs w:val="14"/>
              </w:rPr>
              <w:t>vet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FC5DA9" w:rsidP="00122D38">
            <w:pPr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54EF" w:rsidRDefault="00FB4352" w:rsidP="00122D38">
            <w:r>
              <w:t>H</w:t>
            </w:r>
            <w:r w:rsidR="00273C68">
              <w:t>ayır</w:t>
            </w:r>
          </w:p>
        </w:tc>
      </w:tr>
      <w:tr w:rsidR="000854EF" w:rsidTr="007310C3">
        <w:trPr>
          <w:cantSplit/>
          <w:trHeight w:hRule="exact" w:val="113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Default="000854EF" w:rsidP="00122D38"/>
        </w:tc>
        <w:tc>
          <w:tcPr>
            <w:tcW w:w="216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</w:tr>
      <w:tr w:rsidR="00273C68" w:rsidTr="007310C3">
        <w:trPr>
          <w:cantSplit/>
          <w:trHeight w:val="680"/>
        </w:trPr>
        <w:tc>
          <w:tcPr>
            <w:tcW w:w="1170" w:type="dxa"/>
            <w:tcBorders>
              <w:right w:val="nil"/>
            </w:tcBorders>
            <w:shd w:val="clear" w:color="auto" w:fill="E6E6E6"/>
            <w:vAlign w:val="center"/>
          </w:tcPr>
          <w:p w:rsidR="00273C68" w:rsidRPr="00984E9A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  <w:r w:rsidR="00273C68" w:rsidRPr="00984E9A">
              <w:rPr>
                <w:b/>
              </w:rPr>
              <w:t xml:space="preserve"> benzer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C68" w:rsidRDefault="00273C68" w:rsidP="00122D38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:rsidR="00E9242B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</w:p>
          <w:p w:rsidR="00273C68" w:rsidRPr="00984E9A" w:rsidRDefault="00273C68" w:rsidP="00122D38">
            <w:pPr>
              <w:rPr>
                <w:b/>
              </w:rPr>
            </w:pPr>
            <w:r w:rsidRPr="00984E9A">
              <w:rPr>
                <w:b/>
              </w:rPr>
              <w:t>Dersin Adı</w:t>
            </w:r>
          </w:p>
        </w:tc>
        <w:tc>
          <w:tcPr>
            <w:tcW w:w="5041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:rsidR="00273C68" w:rsidRDefault="00273C68" w:rsidP="00122D38"/>
        </w:tc>
      </w:tr>
    </w:tbl>
    <w:p w:rsidR="00A212C0" w:rsidRPr="002930D9" w:rsidRDefault="00273C68">
      <w:pPr>
        <w:rPr>
          <w:sz w:val="20"/>
        </w:rPr>
      </w:pPr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8"/>
        <w:gridCol w:w="2224"/>
      </w:tblGrid>
      <w:tr w:rsidR="002930D9" w:rsidRPr="001C043F" w:rsidTr="00F659D1">
        <w:trPr>
          <w:trHeight w:val="454"/>
        </w:trPr>
        <w:tc>
          <w:tcPr>
            <w:tcW w:w="8329" w:type="dxa"/>
            <w:shd w:val="clear" w:color="auto" w:fill="E6E6E6"/>
            <w:vAlign w:val="center"/>
          </w:tcPr>
          <w:p w:rsidR="002930D9" w:rsidRPr="001C043F" w:rsidRDefault="002930D9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Dersin açılmasını öneren öğretim elemanları  (</w:t>
            </w:r>
            <w:r w:rsidR="00FD17C5" w:rsidRPr="001C043F">
              <w:rPr>
                <w:b/>
                <w:sz w:val="18"/>
                <w:szCs w:val="18"/>
              </w:rPr>
              <w:t>Ünvan, A</w:t>
            </w:r>
            <w:r w:rsidRPr="001C043F">
              <w:rPr>
                <w:b/>
                <w:sz w:val="18"/>
                <w:szCs w:val="18"/>
              </w:rPr>
              <w:t xml:space="preserve">d, </w:t>
            </w:r>
            <w:r w:rsidR="00FD17C5" w:rsidRPr="001C043F">
              <w:rPr>
                <w:b/>
                <w:sz w:val="18"/>
                <w:szCs w:val="18"/>
              </w:rPr>
              <w:t>S</w:t>
            </w:r>
            <w:r w:rsidRPr="001C043F">
              <w:rPr>
                <w:b/>
                <w:sz w:val="18"/>
                <w:szCs w:val="18"/>
              </w:rPr>
              <w:t>oyad)</w:t>
            </w:r>
          </w:p>
        </w:tc>
        <w:tc>
          <w:tcPr>
            <w:tcW w:w="2177" w:type="dxa"/>
            <w:shd w:val="clear" w:color="auto" w:fill="E6E6E6"/>
            <w:vAlign w:val="center"/>
          </w:tcPr>
          <w:p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F659D1" w:rsidRPr="001C043F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F659D1" w:rsidRPr="005D3FAC" w:rsidRDefault="000B2885" w:rsidP="00F659D1">
            <w:r>
              <w:t>Öğr.Gör.Dr. Adem ASLAN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F659D1" w:rsidRPr="001C043F" w:rsidRDefault="00F659D1" w:rsidP="00F659D1">
            <w:pPr>
              <w:rPr>
                <w:sz w:val="20"/>
              </w:rPr>
            </w:pPr>
          </w:p>
        </w:tc>
      </w:tr>
      <w:tr w:rsidR="00F659D1" w:rsidRPr="001C043F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F659D1" w:rsidRDefault="00F659D1" w:rsidP="00F659D1"/>
        </w:tc>
        <w:tc>
          <w:tcPr>
            <w:tcW w:w="2177" w:type="dxa"/>
            <w:shd w:val="clear" w:color="auto" w:fill="auto"/>
            <w:vAlign w:val="center"/>
          </w:tcPr>
          <w:p w:rsidR="00F659D1" w:rsidRPr="001C043F" w:rsidRDefault="00F659D1" w:rsidP="00F659D1">
            <w:pPr>
              <w:rPr>
                <w:sz w:val="20"/>
              </w:rPr>
            </w:pPr>
          </w:p>
        </w:tc>
      </w:tr>
      <w:tr w:rsidR="000B2885" w:rsidRPr="001C043F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0B2885" w:rsidRDefault="000B2885" w:rsidP="00F659D1"/>
        </w:tc>
        <w:tc>
          <w:tcPr>
            <w:tcW w:w="2177" w:type="dxa"/>
            <w:shd w:val="clear" w:color="auto" w:fill="auto"/>
            <w:vAlign w:val="center"/>
          </w:tcPr>
          <w:p w:rsidR="000B2885" w:rsidRPr="001C043F" w:rsidRDefault="000B2885" w:rsidP="00F659D1">
            <w:pPr>
              <w:rPr>
                <w:sz w:val="20"/>
              </w:rPr>
            </w:pPr>
          </w:p>
        </w:tc>
      </w:tr>
      <w:tr w:rsidR="002930D9" w:rsidRPr="001C043F" w:rsidTr="00F659D1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2930D9" w:rsidRPr="001C043F" w:rsidRDefault="002930D9">
            <w:pPr>
              <w:rPr>
                <w:sz w:val="20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2930D9" w:rsidRPr="001C043F" w:rsidRDefault="002930D9">
            <w:pPr>
              <w:rPr>
                <w:sz w:val="20"/>
              </w:rPr>
            </w:pPr>
          </w:p>
        </w:tc>
      </w:tr>
    </w:tbl>
    <w:p w:rsidR="002930D9" w:rsidRPr="002930D9" w:rsidRDefault="002930D9" w:rsidP="002930D9">
      <w:pPr>
        <w:rPr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0"/>
        <w:gridCol w:w="2222"/>
      </w:tblGrid>
      <w:tr w:rsidR="002930D9" w:rsidRPr="001C043F" w:rsidTr="001C043F">
        <w:trPr>
          <w:trHeight w:val="454"/>
        </w:trPr>
        <w:tc>
          <w:tcPr>
            <w:tcW w:w="8364" w:type="dxa"/>
            <w:shd w:val="clear" w:color="auto" w:fill="E6E6E6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 xml:space="preserve">Dersi verebilecek öğretim elemanları </w:t>
            </w:r>
            <w:r w:rsidR="00FD17C5" w:rsidRPr="001C043F">
              <w:rPr>
                <w:b/>
                <w:sz w:val="18"/>
                <w:szCs w:val="18"/>
              </w:rPr>
              <w:t xml:space="preserve"> (Ünvan, Ad, Soyad)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0B2885" w:rsidP="00E65A3B">
            <w:pPr>
              <w:rPr>
                <w:sz w:val="20"/>
              </w:rPr>
            </w:pPr>
            <w:r>
              <w:t>Öğr.Gör.Dr. Adem ASLAN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</w:tbl>
    <w:p w:rsidR="002930D9" w:rsidRPr="009E60FE" w:rsidRDefault="002930D9" w:rsidP="002930D9">
      <w:pPr>
        <w:rPr>
          <w:i/>
          <w:sz w:val="18"/>
          <w:szCs w:val="18"/>
        </w:rPr>
      </w:pPr>
      <w:r w:rsidRPr="009E60FE">
        <w:rPr>
          <w:i/>
          <w:sz w:val="18"/>
          <w:szCs w:val="18"/>
        </w:rPr>
        <w:t xml:space="preserve"> </w:t>
      </w:r>
      <w:r w:rsidR="009E60FE" w:rsidRPr="009E60FE">
        <w:rPr>
          <w:i/>
          <w:sz w:val="18"/>
          <w:szCs w:val="18"/>
        </w:rPr>
        <w:t xml:space="preserve">NOT: </w:t>
      </w:r>
      <w:r w:rsidR="009E60FE">
        <w:rPr>
          <w:i/>
          <w:sz w:val="18"/>
          <w:szCs w:val="18"/>
        </w:rPr>
        <w:t>ESOGÜ dışından d</w:t>
      </w:r>
      <w:r w:rsidR="009E60FE" w:rsidRPr="009E60FE">
        <w:rPr>
          <w:i/>
          <w:sz w:val="18"/>
          <w:szCs w:val="18"/>
        </w:rPr>
        <w:t>ers</w:t>
      </w:r>
      <w:r w:rsidR="009E60FE">
        <w:rPr>
          <w:i/>
          <w:sz w:val="18"/>
          <w:szCs w:val="18"/>
        </w:rPr>
        <w:t>i verebilecek öğretim elemanlarının Üniversite ve bölüm bilgisi girilmelidir.</w:t>
      </w:r>
    </w:p>
    <w:p w:rsidR="003C7F7A" w:rsidRDefault="002930D9" w:rsidP="00BF0ECF">
      <w:pPr>
        <w:rPr>
          <w:b/>
          <w:sz w:val="20"/>
        </w:rPr>
      </w:pPr>
      <w:r>
        <w:rPr>
          <w:b/>
          <w:sz w:val="20"/>
        </w:rPr>
        <w:t xml:space="preserve"> </w:t>
      </w:r>
    </w:p>
    <w:p w:rsidR="005A2E46" w:rsidRDefault="005A2E46" w:rsidP="00BF0ECF">
      <w:pPr>
        <w:rPr>
          <w:b/>
          <w:sz w:val="20"/>
        </w:rPr>
        <w:sectPr w:rsidR="005A2E46" w:rsidSect="005756BC"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:rsidR="00BF0ECF" w:rsidRDefault="003458DF" w:rsidP="00BF0ECF">
      <w:pPr>
        <w:rPr>
          <w:b/>
          <w:sz w:val="20"/>
        </w:rPr>
      </w:pPr>
      <w:r>
        <w:rPr>
          <w:b/>
          <w:sz w:val="20"/>
        </w:rPr>
        <w:lastRenderedPageBreak/>
        <w:t>B</w:t>
      </w:r>
      <w:r w:rsidR="00C01457">
        <w:rPr>
          <w:b/>
          <w:sz w:val="20"/>
        </w:rPr>
        <w:t>ÖLÜM</w:t>
      </w:r>
      <w:r w:rsidR="00752B06">
        <w:rPr>
          <w:b/>
          <w:sz w:val="20"/>
        </w:rPr>
        <w:t xml:space="preserve"> II</w:t>
      </w:r>
      <w:r>
        <w:rPr>
          <w:b/>
          <w:sz w:val="20"/>
        </w:rPr>
        <w:t xml:space="preserve">I. </w:t>
      </w:r>
      <w:r w:rsidR="00C72538">
        <w:rPr>
          <w:b/>
          <w:sz w:val="20"/>
        </w:rPr>
        <w:t>BÖLÜM KURUL KARARI VE BÖLÜM BAŞKANI ONAYI</w:t>
      </w:r>
    </w:p>
    <w:p w:rsidR="00095E42" w:rsidRDefault="00095E42" w:rsidP="00095E42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3499"/>
        <w:gridCol w:w="1013"/>
        <w:gridCol w:w="1933"/>
        <w:gridCol w:w="920"/>
        <w:gridCol w:w="1634"/>
      </w:tblGrid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095E42" w:rsidRDefault="00095E42" w:rsidP="00053FCE"/>
        </w:tc>
      </w:tr>
      <w:tr w:rsidR="00095E42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Öğretim Üyesi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:rsidR="00C73260" w:rsidRDefault="00091EE2" w:rsidP="00053FCE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4123690</wp:posOffset>
                      </wp:positionH>
                      <wp:positionV relativeFrom="paragraph">
                        <wp:posOffset>75565</wp:posOffset>
                      </wp:positionV>
                      <wp:extent cx="381000" cy="209550"/>
                      <wp:effectExtent l="8890" t="8890" r="10160" b="10160"/>
                      <wp:wrapNone/>
                      <wp:docPr id="7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DFE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3" o:spid="_x0000_s1026" type="#_x0000_t202" style="position:absolute;margin-left:324.7pt;margin-top:5.95pt;width:30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">
                      <v:path arrowok="t"/>
                      <v:textbox>
                        <w:txbxContent>
                          <w:p w:rsidR="00A80DFE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6350" t="5080" r="12700" b="13970"/>
                      <wp:wrapNone/>
                      <wp:docPr id="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" o:spid="_x0000_s1027" type="#_x0000_t202" style="position:absolute;margin-left:179pt;margin-top:4.15pt;width:30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">
                      <v:path arrowok="t"/>
                      <v:textbox>
                        <w:txbxContent>
                          <w:p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6350" t="5080" r="12700" b="13970"/>
                      <wp:wrapNone/>
                      <wp:docPr id="5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1" o:spid="_x0000_s1028" type="#_x0000_t202" style="position:absolute;margin-left:64.25pt;margin-top:4.15pt;width:30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">
                      <v:path arrowok="t"/>
                      <v:textbox>
                        <w:txbxContent>
                          <w:p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 w:rsidR="00095E42">
              <w:t xml:space="preserve">            </w:t>
            </w:r>
          </w:p>
          <w:p w:rsidR="00095E42" w:rsidRDefault="00C73260" w:rsidP="00821BC8">
            <w:r>
              <w:t xml:space="preserve">     </w:t>
            </w:r>
            <w:r w:rsidR="00095E42">
              <w:t xml:space="preserve">  Öneren                               </w:t>
            </w:r>
            <w:r w:rsidR="00821BC8">
              <w:t xml:space="preserve">     </w:t>
            </w:r>
            <w:r w:rsidR="00095E42">
              <w:t xml:space="preserve">     Ret eden                                              Çekimser</w:t>
            </w:r>
          </w:p>
        </w:tc>
      </w:tr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Başkanı</w:t>
            </w:r>
          </w:p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095E42" w:rsidRDefault="00095E42" w:rsidP="00053FCE"/>
        </w:tc>
      </w:tr>
    </w:tbl>
    <w:p w:rsidR="00F92AC3" w:rsidRPr="00C01457" w:rsidRDefault="00C01457" w:rsidP="00C01457">
      <w:pPr>
        <w:ind w:right="270"/>
        <w:rPr>
          <w:i/>
          <w:sz w:val="18"/>
          <w:szCs w:val="18"/>
        </w:rPr>
      </w:pPr>
      <w:r w:rsidRPr="00C01457">
        <w:rPr>
          <w:i/>
          <w:sz w:val="18"/>
          <w:szCs w:val="18"/>
        </w:rPr>
        <w:t xml:space="preserve">NOT: </w:t>
      </w:r>
      <w:r w:rsidR="003458DF" w:rsidRPr="00C01457">
        <w:rPr>
          <w:i/>
          <w:sz w:val="18"/>
          <w:szCs w:val="18"/>
        </w:rPr>
        <w:t xml:space="preserve">Bu formun bir kopyasını </w:t>
      </w:r>
      <w:r w:rsidR="00135AA9" w:rsidRPr="00C01457">
        <w:rPr>
          <w:i/>
          <w:sz w:val="18"/>
          <w:szCs w:val="18"/>
        </w:rPr>
        <w:t>Dekanlığa/Enstitü Müdürlüğüne/</w:t>
      </w:r>
      <w:r w:rsidR="003F2664" w:rsidRPr="00C01457">
        <w:rPr>
          <w:i/>
          <w:sz w:val="18"/>
          <w:szCs w:val="18"/>
        </w:rPr>
        <w:t>Yükseko</w:t>
      </w:r>
      <w:r w:rsidR="00135AA9" w:rsidRPr="00C01457">
        <w:rPr>
          <w:i/>
          <w:sz w:val="18"/>
          <w:szCs w:val="18"/>
        </w:rPr>
        <w:t>kul Müdürlüğüne veriniz.</w:t>
      </w:r>
    </w:p>
    <w:p w:rsidR="00BA7F56" w:rsidRDefault="00BA7F56" w:rsidP="00BA7F56">
      <w:pPr>
        <w:ind w:right="270"/>
        <w:jc w:val="center"/>
        <w:rPr>
          <w:b/>
        </w:rPr>
      </w:pPr>
    </w:p>
    <w:p w:rsidR="002D031F" w:rsidRDefault="002D031F" w:rsidP="00BA7F56">
      <w:pPr>
        <w:ind w:right="270"/>
        <w:jc w:val="center"/>
        <w:rPr>
          <w:b/>
        </w:rPr>
      </w:pPr>
    </w:p>
    <w:p w:rsidR="0091147F" w:rsidRDefault="0091147F" w:rsidP="00BA7F56">
      <w:pPr>
        <w:ind w:right="270"/>
        <w:jc w:val="center"/>
        <w:rPr>
          <w:b/>
        </w:rPr>
      </w:pPr>
    </w:p>
    <w:p w:rsidR="0091147F" w:rsidRDefault="0091147F" w:rsidP="00BA7F56">
      <w:pPr>
        <w:ind w:right="270"/>
        <w:jc w:val="center"/>
        <w:rPr>
          <w:b/>
        </w:rPr>
      </w:pPr>
    </w:p>
    <w:p w:rsidR="00710C65" w:rsidRDefault="003458DF" w:rsidP="00710C65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>
        <w:rPr>
          <w:b/>
          <w:sz w:val="20"/>
        </w:rPr>
        <w:t>IV</w:t>
      </w:r>
      <w:r w:rsidR="00710C65">
        <w:rPr>
          <w:b/>
          <w:sz w:val="20"/>
        </w:rPr>
        <w:t xml:space="preserve">. </w:t>
      </w:r>
      <w:r w:rsidR="002D031F">
        <w:rPr>
          <w:b/>
          <w:sz w:val="20"/>
        </w:rPr>
        <w:t xml:space="preserve">FAKÜLTE/ENSTİTÜ/OKUL KARARI VE DEKAN/MÜDÜRÜN ONAYI </w:t>
      </w:r>
    </w:p>
    <w:p w:rsidR="003C7F7A" w:rsidRDefault="003C7F7A" w:rsidP="00710C65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3499"/>
        <w:gridCol w:w="1013"/>
        <w:gridCol w:w="1933"/>
        <w:gridCol w:w="920"/>
        <w:gridCol w:w="1634"/>
      </w:tblGrid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Fakülte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10C65" w:rsidRPr="001C043F" w:rsidRDefault="00710C65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10C65" w:rsidRDefault="00710C65" w:rsidP="00710C65"/>
        </w:tc>
      </w:tr>
      <w:tr w:rsidR="00710C65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621C57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Kurul Üyeleri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:rsidR="00C73260" w:rsidRDefault="00091EE2" w:rsidP="00710C6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4128770</wp:posOffset>
                      </wp:positionH>
                      <wp:positionV relativeFrom="paragraph">
                        <wp:posOffset>59055</wp:posOffset>
                      </wp:positionV>
                      <wp:extent cx="381000" cy="209550"/>
                      <wp:effectExtent l="13970" t="11430" r="5080" b="7620"/>
                      <wp:wrapNone/>
                      <wp:docPr id="4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DFE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" o:spid="_x0000_s1029" type="#_x0000_t202" style="position:absolute;margin-left:325.1pt;margin-top:4.65pt;width:30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">
                      <v:path arrowok="t"/>
                      <v:textbox>
                        <w:txbxContent>
                          <w:p w:rsidR="00A80DFE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6350" t="5080" r="12700" b="13970"/>
                      <wp:wrapNone/>
                      <wp:docPr id="3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" o:spid="_x0000_s1030" type="#_x0000_t202" style="position:absolute;margin-left:179pt;margin-top:4.15pt;width:30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">
                      <v:path arrowok="t"/>
                      <v:textbox>
                        <w:txbxContent>
                          <w:p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6350" t="5080" r="12700" b="13970"/>
                      <wp:wrapNone/>
                      <wp:docPr id="2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" o:spid="_x0000_s1031" type="#_x0000_t202" style="position:absolute;margin-left:64.25pt;margin-top:4.15pt;width:30pt;height:15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">
                      <v:path arrowok="t"/>
                      <v:textbox>
                        <w:txbxContent>
                          <w:p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 w:rsidR="003C7F7A">
              <w:t xml:space="preserve">      </w:t>
            </w:r>
          </w:p>
          <w:p w:rsidR="00710C65" w:rsidRDefault="003C7F7A" w:rsidP="00710C65">
            <w:r>
              <w:t xml:space="preserve">        Öneren</w:t>
            </w:r>
            <w:r w:rsidR="00710C65">
              <w:t xml:space="preserve">                                  </w:t>
            </w:r>
            <w:r w:rsidR="002D031F">
              <w:t xml:space="preserve">  Ret</w:t>
            </w:r>
            <w:r>
              <w:t xml:space="preserve"> eden</w:t>
            </w:r>
            <w:r w:rsidR="00710C65">
              <w:t xml:space="preserve">                                      </w:t>
            </w:r>
            <w:r w:rsidR="00621C57">
              <w:t xml:space="preserve">        </w:t>
            </w:r>
            <w:r>
              <w:t xml:space="preserve">   Çekimser</w:t>
            </w:r>
          </w:p>
        </w:tc>
      </w:tr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Dekan/Müdür</w:t>
            </w:r>
          </w:p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10C65" w:rsidRPr="001C043F" w:rsidRDefault="00710C65" w:rsidP="00710C65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10C65" w:rsidRDefault="00710C65" w:rsidP="00710C65"/>
        </w:tc>
      </w:tr>
    </w:tbl>
    <w:p w:rsidR="00BA7F56" w:rsidRDefault="00BA7F56"/>
    <w:p w:rsidR="00F92AC3" w:rsidRDefault="00C01457">
      <w:pPr>
        <w:rPr>
          <w:b/>
          <w:sz w:val="20"/>
        </w:rPr>
      </w:pPr>
      <w:r>
        <w:rPr>
          <w:b/>
          <w:sz w:val="20"/>
        </w:rPr>
        <w:t xml:space="preserve"> </w:t>
      </w:r>
    </w:p>
    <w:p w:rsidR="0091147F" w:rsidRDefault="0091147F">
      <w:pPr>
        <w:rPr>
          <w:b/>
          <w:sz w:val="20"/>
        </w:rPr>
      </w:pPr>
    </w:p>
    <w:p w:rsidR="0091147F" w:rsidRDefault="0091147F"/>
    <w:p w:rsidR="00752B06" w:rsidRDefault="00752B06"/>
    <w:p w:rsidR="00752B06" w:rsidRDefault="002D031F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>ÖLÜM V</w:t>
      </w:r>
      <w:r w:rsidR="003458DF">
        <w:rPr>
          <w:b/>
          <w:sz w:val="20"/>
        </w:rPr>
        <w:t xml:space="preserve">.  </w:t>
      </w:r>
      <w:r w:rsidR="00FE7DCA">
        <w:rPr>
          <w:b/>
          <w:sz w:val="20"/>
        </w:rPr>
        <w:t>ESKİŞEHİR OSMANGAZİ</w:t>
      </w:r>
      <w:r w:rsidR="003458DF">
        <w:rPr>
          <w:b/>
          <w:sz w:val="20"/>
        </w:rPr>
        <w:t xml:space="preserve"> Ü</w:t>
      </w:r>
      <w:r w:rsidR="00FE7DCA">
        <w:rPr>
          <w:b/>
          <w:sz w:val="20"/>
        </w:rPr>
        <w:t>NİVERSİTESİ</w:t>
      </w:r>
      <w:r w:rsidR="003458DF">
        <w:rPr>
          <w:b/>
          <w:sz w:val="20"/>
        </w:rPr>
        <w:t xml:space="preserve"> Senatosunun Kararı ve Rektörlük Onayı  </w:t>
      </w:r>
    </w:p>
    <w:p w:rsidR="003458DF" w:rsidRDefault="003458DF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3486"/>
        <w:gridCol w:w="1009"/>
        <w:gridCol w:w="1926"/>
        <w:gridCol w:w="917"/>
        <w:gridCol w:w="1559"/>
      </w:tblGrid>
      <w:tr w:rsidR="00752B06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Senato Toplantı Tarihi</w:t>
            </w:r>
          </w:p>
        </w:tc>
        <w:tc>
          <w:tcPr>
            <w:tcW w:w="342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Toplantı No.</w:t>
            </w:r>
          </w:p>
        </w:tc>
        <w:tc>
          <w:tcPr>
            <w:tcW w:w="189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Karar Sayısı</w:t>
            </w:r>
          </w:p>
        </w:tc>
        <w:tc>
          <w:tcPr>
            <w:tcW w:w="1530" w:type="dxa"/>
            <w:vAlign w:val="center"/>
          </w:tcPr>
          <w:p w:rsidR="00752B06" w:rsidRDefault="00752B06"/>
        </w:tc>
      </w:tr>
      <w:tr w:rsidR="00752B06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Rektör Yardımcısı</w:t>
            </w:r>
          </w:p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20" w:type="dxa"/>
            <w:vAlign w:val="center"/>
          </w:tcPr>
          <w:p w:rsidR="00752B06" w:rsidRDefault="00752B06">
            <w:pPr>
              <w:rPr>
                <w:sz w:val="18"/>
                <w:szCs w:val="18"/>
              </w:rPr>
            </w:pPr>
          </w:p>
          <w:p w:rsidR="002D031F" w:rsidRDefault="002D031F">
            <w:pPr>
              <w:rPr>
                <w:sz w:val="18"/>
                <w:szCs w:val="18"/>
              </w:rPr>
            </w:pPr>
          </w:p>
          <w:p w:rsidR="002D031F" w:rsidRDefault="002D031F">
            <w:pPr>
              <w:rPr>
                <w:sz w:val="18"/>
                <w:szCs w:val="18"/>
              </w:rPr>
            </w:pPr>
          </w:p>
          <w:p w:rsidR="002D031F" w:rsidRPr="002D031F" w:rsidRDefault="002D031F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İmza</w:t>
            </w:r>
          </w:p>
        </w:tc>
        <w:tc>
          <w:tcPr>
            <w:tcW w:w="189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530" w:type="dxa"/>
            <w:vAlign w:val="center"/>
          </w:tcPr>
          <w:p w:rsidR="00752B06" w:rsidRDefault="00752B06"/>
        </w:tc>
      </w:tr>
    </w:tbl>
    <w:p w:rsidR="00710C65" w:rsidRDefault="00710C65" w:rsidP="00710C65"/>
    <w:p w:rsidR="002D031F" w:rsidRDefault="002D031F" w:rsidP="00710C65"/>
    <w:p w:rsidR="00BB7EBB" w:rsidRDefault="00BB7EBB" w:rsidP="00710C65"/>
    <w:p w:rsidR="00BB7EBB" w:rsidRDefault="00BB7EBB" w:rsidP="00710C65"/>
    <w:p w:rsidR="002D031F" w:rsidRPr="00BF17AA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EKLER</w:t>
      </w:r>
    </w:p>
    <w:p w:rsidR="002D031F" w:rsidRPr="00BF17AA" w:rsidRDefault="005E739A" w:rsidP="00710C65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Türkçe</w:t>
      </w:r>
      <w:r w:rsidR="002D031F" w:rsidRPr="00BF17AA">
        <w:rPr>
          <w:sz w:val="22"/>
          <w:szCs w:val="22"/>
        </w:rPr>
        <w:t>)</w:t>
      </w:r>
    </w:p>
    <w:p w:rsidR="002D031F" w:rsidRPr="00BF17AA" w:rsidRDefault="005E739A" w:rsidP="002D031F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İngilizce</w:t>
      </w:r>
      <w:r w:rsidR="002D031F" w:rsidRPr="00BF17AA">
        <w:rPr>
          <w:sz w:val="22"/>
          <w:szCs w:val="22"/>
        </w:rPr>
        <w:t>)</w:t>
      </w:r>
    </w:p>
    <w:p w:rsidR="002D031F" w:rsidRPr="00BF17AA" w:rsidRDefault="002D031F" w:rsidP="00710C65">
      <w:pPr>
        <w:rPr>
          <w:sz w:val="22"/>
          <w:szCs w:val="22"/>
        </w:rPr>
      </w:pPr>
    </w:p>
    <w:p w:rsidR="00BB7EBB" w:rsidRPr="00BF17AA" w:rsidRDefault="00BB7EBB" w:rsidP="00710C65">
      <w:pPr>
        <w:rPr>
          <w:sz w:val="22"/>
          <w:szCs w:val="22"/>
        </w:rPr>
      </w:pPr>
    </w:p>
    <w:p w:rsidR="00BB7EBB" w:rsidRPr="00BF17AA" w:rsidRDefault="00BB7EBB" w:rsidP="00710C65">
      <w:pPr>
        <w:rPr>
          <w:sz w:val="22"/>
          <w:szCs w:val="22"/>
        </w:rPr>
      </w:pPr>
    </w:p>
    <w:p w:rsidR="002D031F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NOT: Ders Bilgi Formlarının bu forma eklenmesi zorunludur.</w:t>
      </w:r>
    </w:p>
    <w:p w:rsidR="00044190" w:rsidRDefault="00044190" w:rsidP="00710C65">
      <w:pPr>
        <w:rPr>
          <w:b/>
          <w:sz w:val="22"/>
          <w:szCs w:val="22"/>
          <w:u w:val="single"/>
        </w:rPr>
      </w:pPr>
    </w:p>
    <w:p w:rsidR="00044190" w:rsidRPr="00BF17AA" w:rsidRDefault="00044190" w:rsidP="00710C65">
      <w:pPr>
        <w:rPr>
          <w:b/>
          <w:sz w:val="22"/>
          <w:szCs w:val="22"/>
          <w:u w:val="single"/>
        </w:rPr>
      </w:pPr>
    </w:p>
    <w:sectPr w:rsidR="00044190" w:rsidRPr="00BF17AA" w:rsidSect="005756BC">
      <w:pgSz w:w="12240" w:h="15840"/>
      <w:pgMar w:top="578" w:right="862" w:bottom="289" w:left="862" w:header="431" w:footer="431" w:gutter="0"/>
      <w:pgNumType w:fmt="numberInDash" w:start="1"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95EB9" w:rsidRDefault="00595EB9">
      <w:r>
        <w:separator/>
      </w:r>
    </w:p>
  </w:endnote>
  <w:endnote w:type="continuationSeparator" w:id="0">
    <w:p w:rsidR="00595EB9" w:rsidRDefault="00595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95EB9" w:rsidRDefault="00595EB9">
      <w:r>
        <w:separator/>
      </w:r>
    </w:p>
  </w:footnote>
  <w:footnote w:type="continuationSeparator" w:id="0">
    <w:p w:rsidR="00595EB9" w:rsidRDefault="00595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80DFE" w:rsidRPr="00953987" w:rsidRDefault="00A80DFE" w:rsidP="00953987">
    <w:pPr>
      <w:pStyle w:val="stbilgi1"/>
      <w:tabs>
        <w:tab w:val="clear" w:pos="4320"/>
        <w:tab w:val="clear" w:pos="8640"/>
        <w:tab w:val="right" w:pos="10530"/>
      </w:tabs>
      <w:jc w:val="right"/>
    </w:pPr>
    <w:r>
      <w:t>ESOGÜ-YDÖBF</w:t>
    </w:r>
    <w:r w:rsidR="0050626F">
      <w:rPr>
        <w:rStyle w:val="SayfaNumaras"/>
      </w:rPr>
      <w:fldChar w:fldCharType="begin"/>
    </w:r>
    <w:r>
      <w:rPr>
        <w:rStyle w:val="SayfaNumaras"/>
      </w:rPr>
      <w:instrText xml:space="preserve"> PAGE </w:instrText>
    </w:r>
    <w:r w:rsidR="0050626F">
      <w:rPr>
        <w:rStyle w:val="SayfaNumaras"/>
      </w:rPr>
      <w:fldChar w:fldCharType="separate"/>
    </w:r>
    <w:r w:rsidR="00D70D1E">
      <w:rPr>
        <w:rStyle w:val="SayfaNumaras"/>
        <w:noProof/>
      </w:rPr>
      <w:t>- 1 -</w:t>
    </w:r>
    <w:r w:rsidR="0050626F">
      <w:rPr>
        <w:rStyle w:val="SayfaNumara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1.8pt;height:19.4pt;visibility:visible;mso-wrap-style:square" o:bullet="t">
        <v:imagedata r:id="rId1" o:title=""/>
      </v:shape>
    </w:pict>
  </w:numPicBullet>
  <w:abstractNum w:abstractNumId="0" w15:restartNumberingAfterBreak="0">
    <w:nsid w:val="3B76656E"/>
    <w:multiLevelType w:val="hybridMultilevel"/>
    <w:tmpl w:val="2F706C6E"/>
    <w:lvl w:ilvl="0" w:tplc="B32AFB24">
      <w:start w:val="1"/>
      <w:numFmt w:val="decimal"/>
      <w:lvlText w:val="%1-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691E75E2"/>
    <w:multiLevelType w:val="hybridMultilevel"/>
    <w:tmpl w:val="749A93C2"/>
    <w:lvl w:ilvl="0" w:tplc="93BC30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CD27CC"/>
    <w:multiLevelType w:val="hybridMultilevel"/>
    <w:tmpl w:val="C36EE5CE"/>
    <w:lvl w:ilvl="0" w:tplc="7E589E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003686">
    <w:abstractNumId w:val="2"/>
  </w:num>
  <w:num w:numId="2" w16cid:durableId="1048338719">
    <w:abstractNumId w:val="1"/>
  </w:num>
  <w:num w:numId="3" w16cid:durableId="1130174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061A"/>
    <w:rsid w:val="00005B6B"/>
    <w:rsid w:val="00007D7D"/>
    <w:rsid w:val="00022E80"/>
    <w:rsid w:val="00044190"/>
    <w:rsid w:val="000536BE"/>
    <w:rsid w:val="00053FCE"/>
    <w:rsid w:val="000770A6"/>
    <w:rsid w:val="00083F5B"/>
    <w:rsid w:val="000854EF"/>
    <w:rsid w:val="00091EE2"/>
    <w:rsid w:val="00095E42"/>
    <w:rsid w:val="000A2239"/>
    <w:rsid w:val="000B2813"/>
    <w:rsid w:val="000B2885"/>
    <w:rsid w:val="000B7581"/>
    <w:rsid w:val="000E3CFA"/>
    <w:rsid w:val="0010119B"/>
    <w:rsid w:val="00112FBC"/>
    <w:rsid w:val="00122D38"/>
    <w:rsid w:val="00130F7E"/>
    <w:rsid w:val="00135AA9"/>
    <w:rsid w:val="0015238B"/>
    <w:rsid w:val="0016044C"/>
    <w:rsid w:val="001B4D41"/>
    <w:rsid w:val="001C043F"/>
    <w:rsid w:val="001C3C69"/>
    <w:rsid w:val="001C6B63"/>
    <w:rsid w:val="001D15A3"/>
    <w:rsid w:val="001E642B"/>
    <w:rsid w:val="0025461B"/>
    <w:rsid w:val="002572D5"/>
    <w:rsid w:val="0026675D"/>
    <w:rsid w:val="0027066A"/>
    <w:rsid w:val="00273C68"/>
    <w:rsid w:val="00275035"/>
    <w:rsid w:val="00280FAB"/>
    <w:rsid w:val="00291C0B"/>
    <w:rsid w:val="00291FDB"/>
    <w:rsid w:val="002930D9"/>
    <w:rsid w:val="00295230"/>
    <w:rsid w:val="0029648D"/>
    <w:rsid w:val="002C2C2C"/>
    <w:rsid w:val="002D031F"/>
    <w:rsid w:val="002E190C"/>
    <w:rsid w:val="002E427B"/>
    <w:rsid w:val="002E7AC1"/>
    <w:rsid w:val="002F26EA"/>
    <w:rsid w:val="002F4588"/>
    <w:rsid w:val="00312564"/>
    <w:rsid w:val="00342035"/>
    <w:rsid w:val="00344F77"/>
    <w:rsid w:val="003458DF"/>
    <w:rsid w:val="00357811"/>
    <w:rsid w:val="00365945"/>
    <w:rsid w:val="00365EF2"/>
    <w:rsid w:val="003859C7"/>
    <w:rsid w:val="00385EEB"/>
    <w:rsid w:val="0038725C"/>
    <w:rsid w:val="00391581"/>
    <w:rsid w:val="003A5BEE"/>
    <w:rsid w:val="003B7418"/>
    <w:rsid w:val="003C034C"/>
    <w:rsid w:val="003C72CB"/>
    <w:rsid w:val="003C7F7A"/>
    <w:rsid w:val="003D04DA"/>
    <w:rsid w:val="003D53D2"/>
    <w:rsid w:val="003F2664"/>
    <w:rsid w:val="00402CC4"/>
    <w:rsid w:val="00416D3D"/>
    <w:rsid w:val="00417B0D"/>
    <w:rsid w:val="00437AB1"/>
    <w:rsid w:val="004400A0"/>
    <w:rsid w:val="00441221"/>
    <w:rsid w:val="00454651"/>
    <w:rsid w:val="00471139"/>
    <w:rsid w:val="00480F0E"/>
    <w:rsid w:val="004845EE"/>
    <w:rsid w:val="004A6695"/>
    <w:rsid w:val="004D2264"/>
    <w:rsid w:val="004F71E9"/>
    <w:rsid w:val="00500BDD"/>
    <w:rsid w:val="00504AB0"/>
    <w:rsid w:val="0050626F"/>
    <w:rsid w:val="005074A6"/>
    <w:rsid w:val="00527DF7"/>
    <w:rsid w:val="00546C6E"/>
    <w:rsid w:val="00570578"/>
    <w:rsid w:val="005756BC"/>
    <w:rsid w:val="00593201"/>
    <w:rsid w:val="0059399C"/>
    <w:rsid w:val="0059579A"/>
    <w:rsid w:val="00595EB9"/>
    <w:rsid w:val="005A2E46"/>
    <w:rsid w:val="005D017A"/>
    <w:rsid w:val="005E739A"/>
    <w:rsid w:val="005F4644"/>
    <w:rsid w:val="00621C57"/>
    <w:rsid w:val="0062587C"/>
    <w:rsid w:val="006259D1"/>
    <w:rsid w:val="00633246"/>
    <w:rsid w:val="006406FC"/>
    <w:rsid w:val="00652723"/>
    <w:rsid w:val="00695C16"/>
    <w:rsid w:val="006A7542"/>
    <w:rsid w:val="006B7BA7"/>
    <w:rsid w:val="00710C65"/>
    <w:rsid w:val="00724DC3"/>
    <w:rsid w:val="007310C3"/>
    <w:rsid w:val="00745833"/>
    <w:rsid w:val="00752B06"/>
    <w:rsid w:val="007576B1"/>
    <w:rsid w:val="0077668F"/>
    <w:rsid w:val="007964E7"/>
    <w:rsid w:val="007E24FA"/>
    <w:rsid w:val="007F58CB"/>
    <w:rsid w:val="007F7A0F"/>
    <w:rsid w:val="00813DBB"/>
    <w:rsid w:val="00814D86"/>
    <w:rsid w:val="00821BC8"/>
    <w:rsid w:val="00853206"/>
    <w:rsid w:val="00872B1A"/>
    <w:rsid w:val="008E7409"/>
    <w:rsid w:val="008E772D"/>
    <w:rsid w:val="008F0219"/>
    <w:rsid w:val="0091147F"/>
    <w:rsid w:val="00914D51"/>
    <w:rsid w:val="00915185"/>
    <w:rsid w:val="00925428"/>
    <w:rsid w:val="009500CB"/>
    <w:rsid w:val="009500D9"/>
    <w:rsid w:val="00953987"/>
    <w:rsid w:val="00962923"/>
    <w:rsid w:val="00962CFB"/>
    <w:rsid w:val="009731F9"/>
    <w:rsid w:val="00973558"/>
    <w:rsid w:val="0098328E"/>
    <w:rsid w:val="00984E9A"/>
    <w:rsid w:val="00984FC9"/>
    <w:rsid w:val="009B0820"/>
    <w:rsid w:val="009B0D5A"/>
    <w:rsid w:val="009C4772"/>
    <w:rsid w:val="009E60FE"/>
    <w:rsid w:val="009F01B9"/>
    <w:rsid w:val="00A10F1D"/>
    <w:rsid w:val="00A147B0"/>
    <w:rsid w:val="00A212C0"/>
    <w:rsid w:val="00A22FCF"/>
    <w:rsid w:val="00A7592D"/>
    <w:rsid w:val="00A80DFE"/>
    <w:rsid w:val="00AA721F"/>
    <w:rsid w:val="00AC11DA"/>
    <w:rsid w:val="00B13C14"/>
    <w:rsid w:val="00B16178"/>
    <w:rsid w:val="00B5167A"/>
    <w:rsid w:val="00B54369"/>
    <w:rsid w:val="00B75D90"/>
    <w:rsid w:val="00B772A1"/>
    <w:rsid w:val="00B92D56"/>
    <w:rsid w:val="00BA0382"/>
    <w:rsid w:val="00BA27B5"/>
    <w:rsid w:val="00BA7F56"/>
    <w:rsid w:val="00BB157F"/>
    <w:rsid w:val="00BB30AE"/>
    <w:rsid w:val="00BB36FC"/>
    <w:rsid w:val="00BB7EBB"/>
    <w:rsid w:val="00BC64F5"/>
    <w:rsid w:val="00BC7594"/>
    <w:rsid w:val="00BD58B5"/>
    <w:rsid w:val="00BE077F"/>
    <w:rsid w:val="00BF0ECF"/>
    <w:rsid w:val="00BF17AA"/>
    <w:rsid w:val="00C01457"/>
    <w:rsid w:val="00C64D8D"/>
    <w:rsid w:val="00C66A21"/>
    <w:rsid w:val="00C72538"/>
    <w:rsid w:val="00C73260"/>
    <w:rsid w:val="00C86AE0"/>
    <w:rsid w:val="00C87716"/>
    <w:rsid w:val="00CA17AA"/>
    <w:rsid w:val="00CA31A1"/>
    <w:rsid w:val="00CA40E3"/>
    <w:rsid w:val="00CC69EE"/>
    <w:rsid w:val="00CE146A"/>
    <w:rsid w:val="00CF219B"/>
    <w:rsid w:val="00CF241C"/>
    <w:rsid w:val="00D16485"/>
    <w:rsid w:val="00D360E6"/>
    <w:rsid w:val="00D439B4"/>
    <w:rsid w:val="00D50AC9"/>
    <w:rsid w:val="00D7008D"/>
    <w:rsid w:val="00D70D1E"/>
    <w:rsid w:val="00D82213"/>
    <w:rsid w:val="00D86DD4"/>
    <w:rsid w:val="00D921CE"/>
    <w:rsid w:val="00D97BA0"/>
    <w:rsid w:val="00DB50AC"/>
    <w:rsid w:val="00DB6FDD"/>
    <w:rsid w:val="00DC6A9F"/>
    <w:rsid w:val="00E032AF"/>
    <w:rsid w:val="00E0592F"/>
    <w:rsid w:val="00E11F2A"/>
    <w:rsid w:val="00E16FDB"/>
    <w:rsid w:val="00E204D8"/>
    <w:rsid w:val="00E37FE1"/>
    <w:rsid w:val="00E415A5"/>
    <w:rsid w:val="00E437D5"/>
    <w:rsid w:val="00E54C78"/>
    <w:rsid w:val="00E5774D"/>
    <w:rsid w:val="00E57ED2"/>
    <w:rsid w:val="00E65A3B"/>
    <w:rsid w:val="00E66988"/>
    <w:rsid w:val="00E70109"/>
    <w:rsid w:val="00E83F33"/>
    <w:rsid w:val="00E9242B"/>
    <w:rsid w:val="00EB72EF"/>
    <w:rsid w:val="00ED65C8"/>
    <w:rsid w:val="00EE0036"/>
    <w:rsid w:val="00EE17EF"/>
    <w:rsid w:val="00EE39D2"/>
    <w:rsid w:val="00F11020"/>
    <w:rsid w:val="00F17EED"/>
    <w:rsid w:val="00F2061A"/>
    <w:rsid w:val="00F3768E"/>
    <w:rsid w:val="00F44660"/>
    <w:rsid w:val="00F465CD"/>
    <w:rsid w:val="00F61890"/>
    <w:rsid w:val="00F659D1"/>
    <w:rsid w:val="00F877DB"/>
    <w:rsid w:val="00F92AC3"/>
    <w:rsid w:val="00FA543B"/>
    <w:rsid w:val="00FB4352"/>
    <w:rsid w:val="00FB5D5C"/>
    <w:rsid w:val="00FC09A0"/>
    <w:rsid w:val="00FC5DA9"/>
    <w:rsid w:val="00FD17C5"/>
    <w:rsid w:val="00FE1297"/>
    <w:rsid w:val="00FE1866"/>
    <w:rsid w:val="00FE7DCA"/>
    <w:rsid w:val="00FF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CB5E6B"/>
  <w15:docId w15:val="{1A74CEA7-FADD-4D82-8563-78E64C077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A5"/>
    <w:rPr>
      <w:rFonts w:ascii="Arial" w:hAnsi="Arial"/>
      <w:sz w:val="16"/>
      <w:lang w:val="tr-TR"/>
    </w:rPr>
  </w:style>
  <w:style w:type="paragraph" w:styleId="Balk1">
    <w:name w:val="heading 1"/>
    <w:basedOn w:val="Normal"/>
    <w:next w:val="Normal"/>
    <w:qFormat/>
    <w:rsid w:val="00F61890"/>
    <w:pPr>
      <w:keepNext/>
      <w:outlineLvl w:val="0"/>
    </w:pPr>
    <w:rPr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61890"/>
    <w:rPr>
      <w:color w:val="0000FF"/>
      <w:u w:val="single"/>
    </w:rPr>
  </w:style>
  <w:style w:type="paragraph" w:customStyle="1" w:styleId="stbilgi1">
    <w:name w:val="Üstbilgi1"/>
    <w:basedOn w:val="Normal"/>
    <w:rsid w:val="00F61890"/>
    <w:pPr>
      <w:tabs>
        <w:tab w:val="center" w:pos="4320"/>
        <w:tab w:val="right" w:pos="8640"/>
      </w:tabs>
    </w:pPr>
  </w:style>
  <w:style w:type="paragraph" w:customStyle="1" w:styleId="Altbilgi1">
    <w:name w:val="Altbilgi1"/>
    <w:basedOn w:val="Normal"/>
    <w:rsid w:val="00F61890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3D04DA"/>
  </w:style>
  <w:style w:type="table" w:styleId="TabloKlavuzu">
    <w:name w:val="Table Grid"/>
    <w:basedOn w:val="NormalTablo"/>
    <w:rsid w:val="001E6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qFormat/>
    <w:rsid w:val="00710C65"/>
    <w:pPr>
      <w:spacing w:before="120" w:after="120"/>
    </w:pPr>
    <w:rPr>
      <w:b/>
      <w:bCs/>
      <w:sz w:val="20"/>
    </w:rPr>
  </w:style>
  <w:style w:type="paragraph" w:styleId="AralkYok">
    <w:name w:val="No Spacing"/>
    <w:uiPriority w:val="1"/>
    <w:qFormat/>
    <w:rsid w:val="0015238B"/>
    <w:rPr>
      <w:rFonts w:ascii="Arial" w:hAnsi="Arial"/>
      <w:sz w:val="16"/>
      <w:lang w:val="tr-TR"/>
    </w:rPr>
  </w:style>
  <w:style w:type="character" w:styleId="Gl">
    <w:name w:val="Strong"/>
    <w:qFormat/>
    <w:rsid w:val="00E70109"/>
    <w:rPr>
      <w:b/>
      <w:bCs/>
    </w:rPr>
  </w:style>
  <w:style w:type="paragraph" w:customStyle="1" w:styleId="AltKonuBal1">
    <w:name w:val="Alt Konu Başlığı1"/>
    <w:basedOn w:val="Normal"/>
    <w:next w:val="Normal"/>
    <w:link w:val="AltKonuBalChar"/>
    <w:qFormat/>
    <w:rsid w:val="00E7010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1"/>
    <w:rsid w:val="00E70109"/>
    <w:rPr>
      <w:rFonts w:ascii="Cambria" w:eastAsia="Times New Roman" w:hAnsi="Cambria" w:cs="Times New Roman"/>
      <w:sz w:val="24"/>
      <w:szCs w:val="24"/>
      <w:lang w:eastAsia="en-US"/>
    </w:rPr>
  </w:style>
  <w:style w:type="character" w:styleId="HafifVurgulama">
    <w:name w:val="Subtle Emphasis"/>
    <w:uiPriority w:val="19"/>
    <w:qFormat/>
    <w:rsid w:val="00ED65C8"/>
    <w:rPr>
      <w:i/>
      <w:iCs/>
      <w:color w:val="404040"/>
    </w:rPr>
  </w:style>
  <w:style w:type="paragraph" w:styleId="ListeParagraf">
    <w:name w:val="List Paragraph"/>
    <w:basedOn w:val="Normal"/>
    <w:uiPriority w:val="34"/>
    <w:qFormat/>
    <w:rsid w:val="00344F77"/>
    <w:pPr>
      <w:ind w:left="720"/>
      <w:contextualSpacing/>
    </w:pPr>
  </w:style>
  <w:style w:type="paragraph" w:styleId="BalonMetni">
    <w:name w:val="Balloon Text"/>
    <w:basedOn w:val="Normal"/>
    <w:link w:val="BalonMetniChar"/>
    <w:rsid w:val="00312564"/>
    <w:rPr>
      <w:rFonts w:ascii="Tahoma" w:hAnsi="Tahoma" w:cs="Tahoma"/>
      <w:szCs w:val="16"/>
    </w:rPr>
  </w:style>
  <w:style w:type="character" w:customStyle="1" w:styleId="BalonMetniChar">
    <w:name w:val="Balon Metni Char"/>
    <w:basedOn w:val="VarsaylanParagrafYazTipi"/>
    <w:link w:val="BalonMetni"/>
    <w:rsid w:val="00312564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uncay_Ege\My%20Documents\EVRAK_CANTASI-10Ag\KATALOG\NCPF_t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1D1FA-D5F8-43EF-9CB2-97BB79558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NCPF_tr</Template>
  <TotalTime>0</TotalTime>
  <Pages>1</Pages>
  <Words>756</Words>
  <Characters>4314</Characters>
  <Application>Microsoft Office Word</Application>
  <DocSecurity>0</DocSecurity>
  <Lines>35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Course Proposal Form</vt:lpstr>
      <vt:lpstr>New Course Proposal Form</vt:lpstr>
    </vt:vector>
  </TitlesOfParts>
  <Company>E.M.U.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Course Proposal Form</dc:title>
  <dc:creator>TuncayEge</dc:creator>
  <cp:lastModifiedBy>Administrator</cp:lastModifiedBy>
  <cp:revision>4</cp:revision>
  <cp:lastPrinted>2005-07-08T14:54:00Z</cp:lastPrinted>
  <dcterms:created xsi:type="dcterms:W3CDTF">2024-07-22T11:05:00Z</dcterms:created>
  <dcterms:modified xsi:type="dcterms:W3CDTF">2024-07-29T18:26:00Z</dcterms:modified>
</cp:coreProperties>
</file>